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346B4F" w14:textId="6E77BAA9" w:rsidR="00AF67A0" w:rsidRPr="00AF67A0" w:rsidRDefault="00E0295C" w:rsidP="000402F4">
      <w:pPr>
        <w:keepNext/>
        <w:tabs>
          <w:tab w:val="left" w:pos="0"/>
        </w:tabs>
        <w:spacing w:line="360" w:lineRule="auto"/>
        <w:ind w:right="-519"/>
        <w:jc w:val="right"/>
        <w:outlineLvl w:val="3"/>
        <w:rPr>
          <w:rFonts w:cs="Arial"/>
          <w:bCs/>
        </w:rPr>
      </w:pPr>
      <w:r w:rsidRPr="00647F8A">
        <w:rPr>
          <w:rFonts w:cs="Arial"/>
          <w:b/>
          <w:bCs/>
        </w:rPr>
        <w:t xml:space="preserve">Załącznik nr </w:t>
      </w:r>
      <w:r w:rsidR="0063173E">
        <w:rPr>
          <w:rFonts w:cs="Arial"/>
          <w:b/>
          <w:bCs/>
        </w:rPr>
        <w:t>6</w:t>
      </w:r>
      <w:r w:rsidR="000537D1">
        <w:rPr>
          <w:rFonts w:cs="Arial"/>
          <w:b/>
          <w:bCs/>
        </w:rPr>
        <w:t xml:space="preserve"> do </w:t>
      </w:r>
      <w:r w:rsidR="003C359C">
        <w:rPr>
          <w:rFonts w:cs="Arial"/>
          <w:b/>
          <w:bCs/>
        </w:rPr>
        <w:t>SWZ</w:t>
      </w:r>
    </w:p>
    <w:tbl>
      <w:tblPr>
        <w:tblW w:w="16095" w:type="dxa"/>
        <w:tblInd w:w="-575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6095"/>
      </w:tblGrid>
      <w:tr w:rsidR="008B7407" w:rsidRPr="00AF67A0" w14:paraId="201E66E4" w14:textId="77777777" w:rsidTr="0063173E">
        <w:trPr>
          <w:trHeight w:hRule="exact" w:val="921"/>
        </w:trPr>
        <w:tc>
          <w:tcPr>
            <w:tcW w:w="1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6865B004" w14:textId="77777777" w:rsidR="008B7407" w:rsidRPr="000402F4" w:rsidRDefault="008B7407" w:rsidP="00AF67A0">
            <w:pPr>
              <w:spacing w:line="360" w:lineRule="auto"/>
              <w:jc w:val="center"/>
              <w:rPr>
                <w:rFonts w:cs="Arial"/>
                <w:sz w:val="22"/>
                <w:szCs w:val="22"/>
              </w:rPr>
            </w:pPr>
            <w:r w:rsidRPr="000402F4">
              <w:rPr>
                <w:rFonts w:cs="Arial"/>
                <w:sz w:val="36"/>
                <w:szCs w:val="36"/>
              </w:rPr>
              <w:t>DOŚWIADCZENIE ZAWODOWE</w:t>
            </w:r>
          </w:p>
        </w:tc>
      </w:tr>
    </w:tbl>
    <w:p w14:paraId="495DFFB6" w14:textId="77777777" w:rsidR="00AF67A0" w:rsidRPr="00AF67A0" w:rsidRDefault="00AF67A0" w:rsidP="00AF67A0">
      <w:pPr>
        <w:spacing w:line="360" w:lineRule="auto"/>
        <w:rPr>
          <w:rFonts w:cs="Arial"/>
          <w:sz w:val="22"/>
          <w:szCs w:val="22"/>
          <w:u w:val="single"/>
        </w:rPr>
      </w:pPr>
    </w:p>
    <w:p w14:paraId="21CA8361" w14:textId="77777777" w:rsidR="00E112CE" w:rsidRPr="00E112CE" w:rsidRDefault="00942E4E" w:rsidP="00E112CE">
      <w:pPr>
        <w:pStyle w:val="Tekstpodstawowy"/>
        <w:spacing w:line="360" w:lineRule="auto"/>
        <w:jc w:val="both"/>
        <w:rPr>
          <w:b/>
          <w:bCs/>
        </w:rPr>
      </w:pPr>
      <w:bookmarkStart w:id="0" w:name="_Hlk505251529"/>
      <w:r w:rsidRPr="00AE175E">
        <w:rPr>
          <w:rFonts w:cs="Arial"/>
        </w:rPr>
        <w:t xml:space="preserve">Składając wniosek o dopuszczenie do udziału w Postępowaniu o udzielenie Zamówienia publicznego dla zadania pn.: </w:t>
      </w:r>
      <w:bookmarkEnd w:id="0"/>
    </w:p>
    <w:p w14:paraId="4FFD320C" w14:textId="77777777" w:rsidR="000B4BA8" w:rsidRPr="000B4BA8" w:rsidRDefault="000B4BA8" w:rsidP="000B4BA8">
      <w:pPr>
        <w:tabs>
          <w:tab w:val="center" w:pos="4536"/>
          <w:tab w:val="right" w:pos="9639"/>
        </w:tabs>
        <w:spacing w:line="360" w:lineRule="auto"/>
        <w:ind w:left="-426"/>
        <w:jc w:val="both"/>
        <w:rPr>
          <w:b/>
          <w:bCs/>
        </w:rPr>
      </w:pPr>
      <w:r w:rsidRPr="000B4BA8">
        <w:rPr>
          <w:b/>
          <w:bCs/>
        </w:rPr>
        <w:t>Świadczenie usług ochrony osób i mienia oraz obsługi serwisowej systemów zabezpieczenia technicznego na obiektach znajdujących się na terenie O/Gdańsk</w:t>
      </w:r>
    </w:p>
    <w:p w14:paraId="49CF5FDF" w14:textId="3F75E7E0" w:rsidR="000A53AE" w:rsidRDefault="000B4BA8" w:rsidP="000B4BA8">
      <w:pPr>
        <w:tabs>
          <w:tab w:val="center" w:pos="4536"/>
          <w:tab w:val="right" w:pos="9639"/>
        </w:tabs>
        <w:spacing w:line="360" w:lineRule="auto"/>
        <w:ind w:left="-426"/>
        <w:jc w:val="both"/>
        <w:rPr>
          <w:b/>
          <w:bCs/>
        </w:rPr>
      </w:pPr>
      <w:r w:rsidRPr="000B4BA8">
        <w:rPr>
          <w:b/>
          <w:bCs/>
        </w:rPr>
        <w:t>Numer Postępowania: ZP/2026/04/0023/PB</w:t>
      </w:r>
    </w:p>
    <w:p w14:paraId="1802615E" w14:textId="77777777" w:rsidR="000B4BA8" w:rsidRDefault="000B4BA8" w:rsidP="000B4BA8">
      <w:pPr>
        <w:tabs>
          <w:tab w:val="center" w:pos="4536"/>
          <w:tab w:val="right" w:pos="9639"/>
        </w:tabs>
        <w:spacing w:line="360" w:lineRule="auto"/>
        <w:ind w:left="-426"/>
        <w:jc w:val="both"/>
        <w:rPr>
          <w:b/>
          <w:bCs/>
        </w:rPr>
      </w:pPr>
    </w:p>
    <w:p w14:paraId="5101153F" w14:textId="005EA43D" w:rsidR="0063173E" w:rsidRPr="000A53AE" w:rsidRDefault="0063173E" w:rsidP="000A53AE">
      <w:pPr>
        <w:tabs>
          <w:tab w:val="center" w:pos="4536"/>
          <w:tab w:val="right" w:pos="9639"/>
        </w:tabs>
        <w:spacing w:line="360" w:lineRule="auto"/>
        <w:ind w:left="-426"/>
        <w:jc w:val="both"/>
        <w:rPr>
          <w:b/>
          <w:bCs/>
        </w:rPr>
      </w:pPr>
      <w:r w:rsidRPr="00754273">
        <w:rPr>
          <w:rFonts w:cs="Arial"/>
          <w:b/>
          <w:bCs/>
        </w:rPr>
        <w:t>[Warunek określony w Rozdziale X ust. 8 SWZ]</w:t>
      </w:r>
    </w:p>
    <w:p w14:paraId="3198F28C" w14:textId="77777777" w:rsidR="0063173E" w:rsidRPr="00754273" w:rsidRDefault="0063173E" w:rsidP="0063173E">
      <w:pPr>
        <w:spacing w:line="360" w:lineRule="auto"/>
        <w:ind w:right="-425" w:hanging="426"/>
        <w:jc w:val="both"/>
        <w:rPr>
          <w:rFonts w:cs="Arial"/>
          <w:b/>
          <w:bCs/>
          <w:sz w:val="12"/>
          <w:szCs w:val="12"/>
        </w:rPr>
      </w:pPr>
    </w:p>
    <w:p w14:paraId="61BB97F6" w14:textId="5E72DFF2" w:rsidR="0063173E" w:rsidRPr="00754273" w:rsidRDefault="0063173E" w:rsidP="0063173E">
      <w:pPr>
        <w:spacing w:line="360" w:lineRule="auto"/>
        <w:ind w:left="-426" w:right="-31"/>
        <w:jc w:val="both"/>
        <w:rPr>
          <w:rFonts w:cs="Arial"/>
        </w:rPr>
      </w:pPr>
      <w:r w:rsidRPr="00754273">
        <w:rPr>
          <w:rFonts w:cs="Arial"/>
          <w:b/>
        </w:rPr>
        <w:t>OŚWIADCZAMY,</w:t>
      </w:r>
      <w:r w:rsidRPr="00754273">
        <w:rPr>
          <w:rFonts w:cs="Arial"/>
        </w:rPr>
        <w:t xml:space="preserve"> iż w okresie wskazanym w Rozdziale X ust. 8 SWZ przed upływem terminu składania wniosków o dopuszczenie do udziału w Postępowaniu, </w:t>
      </w:r>
      <w:r>
        <w:rPr>
          <w:rFonts w:cs="Arial"/>
        </w:rPr>
        <w:br/>
      </w:r>
      <w:r w:rsidRPr="00754273">
        <w:rPr>
          <w:rFonts w:cs="Arial"/>
        </w:rPr>
        <w:t>a jeżeli okres działalności jest krótszy – w tym okresie, zrealizowaliśmy/realizujemy- następujące zamówienia (zgodnie z warunkiem określonym w</w:t>
      </w:r>
      <w:r w:rsidRPr="00754273">
        <w:rPr>
          <w:rFonts w:cs="Arial"/>
          <w:b/>
        </w:rPr>
        <w:t xml:space="preserve"> Rozdziale X ust. 8 SWZ</w:t>
      </w:r>
      <w:r w:rsidRPr="00754273">
        <w:rPr>
          <w:rFonts w:cs="Arial"/>
        </w:rPr>
        <w:t>):</w:t>
      </w:r>
    </w:p>
    <w:tbl>
      <w:tblPr>
        <w:tblW w:w="14607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4"/>
        <w:gridCol w:w="4394"/>
        <w:gridCol w:w="3261"/>
        <w:gridCol w:w="992"/>
        <w:gridCol w:w="1134"/>
        <w:gridCol w:w="2137"/>
        <w:gridCol w:w="1985"/>
      </w:tblGrid>
      <w:tr w:rsidR="0063173E" w:rsidRPr="00754273" w14:paraId="54A13C7F" w14:textId="77777777" w:rsidTr="00F43256">
        <w:trPr>
          <w:trHeight w:val="452"/>
          <w:jc w:val="center"/>
        </w:trPr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74C1A8AF" w14:textId="77777777" w:rsidR="0063173E" w:rsidRPr="00754273" w:rsidRDefault="0063173E" w:rsidP="00F43256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54273">
              <w:rPr>
                <w:b/>
                <w:bCs/>
                <w:color w:val="000000"/>
                <w:sz w:val="16"/>
                <w:szCs w:val="16"/>
              </w:rPr>
              <w:t>Lp.</w:t>
            </w:r>
          </w:p>
        </w:tc>
        <w:tc>
          <w:tcPr>
            <w:tcW w:w="439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44712621" w14:textId="77777777" w:rsidR="0063173E" w:rsidRPr="00754273" w:rsidRDefault="0063173E" w:rsidP="00F43256">
            <w:pPr>
              <w:jc w:val="center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  <w:r w:rsidRPr="00754273">
              <w:rPr>
                <w:rFonts w:cs="Arial"/>
                <w:b/>
                <w:bCs/>
                <w:color w:val="000000"/>
                <w:sz w:val="16"/>
                <w:szCs w:val="16"/>
              </w:rPr>
              <w:t>Przedmiot zamówienia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43D090D6" w14:textId="77777777" w:rsidR="0063173E" w:rsidRPr="00754273" w:rsidRDefault="0063173E" w:rsidP="00F43256">
            <w:pPr>
              <w:jc w:val="center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  <w:r w:rsidRPr="00754273">
              <w:rPr>
                <w:rFonts w:cs="Arial"/>
                <w:b/>
                <w:bCs/>
                <w:color w:val="000000"/>
                <w:sz w:val="16"/>
                <w:szCs w:val="16"/>
              </w:rPr>
              <w:t>Zakres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14:paraId="33513B35" w14:textId="77777777" w:rsidR="0063173E" w:rsidRPr="00754273" w:rsidRDefault="0063173E" w:rsidP="00F43256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54273">
              <w:rPr>
                <w:rFonts w:cs="Arial"/>
                <w:b/>
                <w:bCs/>
                <w:color w:val="000000"/>
                <w:sz w:val="16"/>
                <w:szCs w:val="16"/>
              </w:rPr>
              <w:t>Termin realizacji</w:t>
            </w:r>
          </w:p>
        </w:tc>
        <w:tc>
          <w:tcPr>
            <w:tcW w:w="213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4E593572" w14:textId="77777777" w:rsidR="0063173E" w:rsidRPr="00754273" w:rsidRDefault="0063173E" w:rsidP="00F43256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54273">
              <w:rPr>
                <w:rFonts w:cs="Arial"/>
                <w:b/>
                <w:sz w:val="16"/>
                <w:szCs w:val="16"/>
              </w:rPr>
              <w:t>Zamawiający/Odbiorca zamówienia (nazwa, adres) w tym dane osoby dedykowanej ze strony Zamawiającego i/lub Odbiorcy do nadzoru nad realizacją z</w:t>
            </w:r>
            <w:r>
              <w:rPr>
                <w:rFonts w:cs="Arial"/>
                <w:b/>
                <w:sz w:val="16"/>
                <w:szCs w:val="16"/>
              </w:rPr>
              <w:t>a</w:t>
            </w:r>
            <w:r w:rsidRPr="00754273">
              <w:rPr>
                <w:rFonts w:cs="Arial"/>
                <w:b/>
                <w:sz w:val="16"/>
                <w:szCs w:val="16"/>
              </w:rPr>
              <w:t>mówienia (imię, nazwisko, dane kontaktowe, adres korespondencyjny, numer telefonu, adres poczty elektronicznej).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4F644468" w14:textId="77777777" w:rsidR="0063173E" w:rsidRPr="00754273" w:rsidRDefault="0063173E" w:rsidP="00F43256">
            <w:pPr>
              <w:jc w:val="center"/>
              <w:rPr>
                <w:b/>
                <w:bCs/>
                <w:color w:val="000000"/>
                <w:sz w:val="16"/>
                <w:szCs w:val="16"/>
                <w:shd w:val="clear" w:color="auto" w:fill="BFBFBF" w:themeFill="background1" w:themeFillShade="BF"/>
              </w:rPr>
            </w:pPr>
            <w:r w:rsidRPr="00754273">
              <w:rPr>
                <w:rFonts w:cs="Arial"/>
                <w:b/>
                <w:iCs/>
                <w:sz w:val="15"/>
                <w:szCs w:val="15"/>
              </w:rPr>
              <w:t>Wykonawca zamówienia (nazwa i adres)</w:t>
            </w:r>
          </w:p>
        </w:tc>
      </w:tr>
      <w:tr w:rsidR="0063173E" w:rsidRPr="00754273" w14:paraId="5BB62684" w14:textId="77777777" w:rsidTr="00F43256">
        <w:trPr>
          <w:cantSplit/>
          <w:trHeight w:val="1315"/>
          <w:jc w:val="center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89AB17F" w14:textId="77777777" w:rsidR="0063173E" w:rsidRPr="00754273" w:rsidRDefault="0063173E" w:rsidP="00F43256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3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71983B69" w14:textId="77777777" w:rsidR="0063173E" w:rsidRPr="00754273" w:rsidRDefault="0063173E" w:rsidP="00F43256">
            <w:pPr>
              <w:jc w:val="center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782C2905" w14:textId="77777777" w:rsidR="0063173E" w:rsidRPr="00754273" w:rsidRDefault="0063173E" w:rsidP="00F43256">
            <w:pPr>
              <w:jc w:val="center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textDirection w:val="tbRl"/>
            <w:vAlign w:val="center"/>
          </w:tcPr>
          <w:p w14:paraId="512EAB03" w14:textId="77777777" w:rsidR="0063173E" w:rsidRPr="00754273" w:rsidRDefault="0063173E" w:rsidP="00F43256">
            <w:pPr>
              <w:ind w:left="113" w:right="113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54273">
              <w:rPr>
                <w:rFonts w:cs="Arial"/>
                <w:b/>
                <w:bCs/>
                <w:color w:val="000000"/>
                <w:sz w:val="16"/>
                <w:szCs w:val="16"/>
              </w:rPr>
              <w:t>Rozpoczęcie (</w:t>
            </w:r>
            <w:proofErr w:type="spellStart"/>
            <w:r w:rsidRPr="00754273">
              <w:rPr>
                <w:rFonts w:cs="Arial"/>
                <w:b/>
                <w:bCs/>
                <w:color w:val="000000"/>
                <w:sz w:val="16"/>
                <w:szCs w:val="16"/>
              </w:rPr>
              <w:t>dd</w:t>
            </w:r>
            <w:proofErr w:type="spellEnd"/>
            <w:r w:rsidRPr="00754273">
              <w:rPr>
                <w:rFonts w:cs="Arial"/>
                <w:b/>
                <w:bCs/>
                <w:color w:val="000000"/>
                <w:sz w:val="16"/>
                <w:szCs w:val="16"/>
              </w:rPr>
              <w:t>/mm/</w:t>
            </w:r>
            <w:proofErr w:type="spellStart"/>
            <w:r w:rsidRPr="00754273">
              <w:rPr>
                <w:rFonts w:cs="Arial"/>
                <w:b/>
                <w:bCs/>
                <w:color w:val="000000"/>
                <w:sz w:val="16"/>
                <w:szCs w:val="16"/>
              </w:rPr>
              <w:t>rrrr</w:t>
            </w:r>
            <w:proofErr w:type="spellEnd"/>
            <w:r w:rsidRPr="00754273">
              <w:rPr>
                <w:rFonts w:cs="Arial"/>
                <w:b/>
                <w:bCs/>
                <w:color w:val="000000"/>
                <w:sz w:val="16"/>
                <w:szCs w:val="16"/>
              </w:rPr>
              <w:t>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textDirection w:val="tbRl"/>
            <w:vAlign w:val="center"/>
          </w:tcPr>
          <w:p w14:paraId="06637839" w14:textId="77777777" w:rsidR="0063173E" w:rsidRPr="00754273" w:rsidRDefault="0063173E" w:rsidP="00F43256">
            <w:pPr>
              <w:ind w:left="113" w:right="113"/>
              <w:jc w:val="center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  <w:r w:rsidRPr="00754273">
              <w:rPr>
                <w:rFonts w:cs="Arial"/>
                <w:b/>
                <w:bCs/>
                <w:color w:val="000000"/>
                <w:sz w:val="16"/>
                <w:szCs w:val="16"/>
              </w:rPr>
              <w:t xml:space="preserve">Zakończenie </w:t>
            </w:r>
          </w:p>
          <w:p w14:paraId="3107C5ED" w14:textId="77777777" w:rsidR="0063173E" w:rsidRPr="00754273" w:rsidRDefault="0063173E" w:rsidP="00F43256">
            <w:pPr>
              <w:ind w:left="113" w:right="113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54273">
              <w:rPr>
                <w:rFonts w:cs="Arial"/>
                <w:b/>
                <w:bCs/>
                <w:color w:val="000000"/>
                <w:sz w:val="16"/>
                <w:szCs w:val="16"/>
              </w:rPr>
              <w:t>(</w:t>
            </w:r>
            <w:proofErr w:type="spellStart"/>
            <w:r w:rsidRPr="00754273">
              <w:rPr>
                <w:rFonts w:cs="Arial"/>
                <w:b/>
                <w:bCs/>
                <w:color w:val="000000"/>
                <w:sz w:val="16"/>
                <w:szCs w:val="16"/>
              </w:rPr>
              <w:t>dd</w:t>
            </w:r>
            <w:proofErr w:type="spellEnd"/>
            <w:r w:rsidRPr="00754273">
              <w:rPr>
                <w:rFonts w:cs="Arial"/>
                <w:b/>
                <w:bCs/>
                <w:color w:val="000000"/>
                <w:sz w:val="16"/>
                <w:szCs w:val="16"/>
              </w:rPr>
              <w:t>/mm/</w:t>
            </w:r>
            <w:proofErr w:type="spellStart"/>
            <w:r w:rsidRPr="00754273">
              <w:rPr>
                <w:rFonts w:cs="Arial"/>
                <w:b/>
                <w:bCs/>
                <w:color w:val="000000"/>
                <w:sz w:val="16"/>
                <w:szCs w:val="16"/>
              </w:rPr>
              <w:t>rrrr</w:t>
            </w:r>
            <w:proofErr w:type="spellEnd"/>
            <w:r w:rsidRPr="00754273">
              <w:rPr>
                <w:rFonts w:cs="Arial"/>
                <w:b/>
                <w:bCs/>
                <w:color w:val="000000"/>
                <w:sz w:val="16"/>
                <w:szCs w:val="16"/>
              </w:rPr>
              <w:t>)</w:t>
            </w:r>
          </w:p>
        </w:tc>
        <w:tc>
          <w:tcPr>
            <w:tcW w:w="21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1240D6D0" w14:textId="77777777" w:rsidR="0063173E" w:rsidRPr="00754273" w:rsidRDefault="0063173E" w:rsidP="00F43256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5C7DA880" w14:textId="77777777" w:rsidR="0063173E" w:rsidRPr="00754273" w:rsidRDefault="0063173E" w:rsidP="00F43256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63173E" w:rsidRPr="00754273" w14:paraId="3E97554E" w14:textId="77777777" w:rsidTr="00F43256">
        <w:trPr>
          <w:trHeight w:val="423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F084FE" w14:textId="77777777" w:rsidR="0063173E" w:rsidRPr="00754273" w:rsidRDefault="0063173E" w:rsidP="00F43256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54273">
              <w:rPr>
                <w:b/>
                <w:bCs/>
                <w:color w:val="000000"/>
                <w:sz w:val="16"/>
                <w:szCs w:val="16"/>
              </w:rPr>
              <w:t>1.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2B0BD2" w14:textId="77777777" w:rsidR="0063173E" w:rsidRPr="00754273" w:rsidRDefault="0063173E" w:rsidP="00F43256">
            <w:pPr>
              <w:pStyle w:val="Akapitzlist"/>
              <w:ind w:left="0" w:right="113"/>
              <w:rPr>
                <w:rFonts w:cs="Arial"/>
                <w:b/>
                <w:sz w:val="16"/>
                <w:szCs w:val="16"/>
              </w:rPr>
            </w:pPr>
          </w:p>
          <w:p w14:paraId="39714165" w14:textId="77777777" w:rsidR="0063173E" w:rsidRPr="00754273" w:rsidRDefault="0063173E" w:rsidP="00F43256">
            <w:pPr>
              <w:pStyle w:val="Akapitzlist"/>
              <w:ind w:left="0" w:right="113"/>
              <w:rPr>
                <w:rFonts w:cs="Arial"/>
                <w:b/>
                <w:sz w:val="16"/>
                <w:szCs w:val="16"/>
              </w:rPr>
            </w:pPr>
            <w:r w:rsidRPr="00754273">
              <w:rPr>
                <w:rFonts w:cs="Arial"/>
                <w:b/>
                <w:sz w:val="16"/>
                <w:szCs w:val="16"/>
              </w:rPr>
              <w:t xml:space="preserve">…………………………………………………………...……………………………………………………………………………………………………………………………………………………………………………………………………………….* </w:t>
            </w:r>
          </w:p>
          <w:p w14:paraId="48E68BD1" w14:textId="77777777" w:rsidR="0063173E" w:rsidRPr="00754273" w:rsidRDefault="0063173E" w:rsidP="00F43256">
            <w:pPr>
              <w:pStyle w:val="Akapitzlist"/>
              <w:ind w:left="0" w:right="113"/>
              <w:jc w:val="center"/>
              <w:rPr>
                <w:rFonts w:cs="Arial"/>
                <w:sz w:val="14"/>
                <w:szCs w:val="14"/>
              </w:rPr>
            </w:pPr>
            <w:r w:rsidRPr="00754273">
              <w:rPr>
                <w:rFonts w:cs="Arial"/>
                <w:sz w:val="14"/>
                <w:szCs w:val="14"/>
              </w:rPr>
              <w:t>[nazwa zamówienia[</w:t>
            </w:r>
          </w:p>
          <w:p w14:paraId="4F8EBFBE" w14:textId="77777777" w:rsidR="0063173E" w:rsidRPr="00754273" w:rsidRDefault="0063173E" w:rsidP="00F43256">
            <w:pPr>
              <w:pStyle w:val="Akapitzlist"/>
              <w:ind w:left="0" w:right="113"/>
              <w:rPr>
                <w:rFonts w:cs="Arial"/>
                <w:b/>
                <w:sz w:val="16"/>
                <w:szCs w:val="16"/>
              </w:rPr>
            </w:pPr>
          </w:p>
          <w:p w14:paraId="325ECEAA" w14:textId="77777777" w:rsidR="0063173E" w:rsidRPr="00754273" w:rsidRDefault="0063173E" w:rsidP="00F43256">
            <w:pPr>
              <w:pStyle w:val="Akapitzlist"/>
              <w:ind w:left="0" w:right="113"/>
              <w:rPr>
                <w:rFonts w:cs="Arial"/>
                <w:b/>
                <w:sz w:val="16"/>
                <w:szCs w:val="16"/>
              </w:rPr>
            </w:pPr>
            <w:r w:rsidRPr="00754273">
              <w:rPr>
                <w:rFonts w:cs="Arial"/>
                <w:b/>
                <w:sz w:val="16"/>
                <w:szCs w:val="16"/>
              </w:rPr>
              <w:t>………………………………………………………………….</w:t>
            </w:r>
          </w:p>
          <w:p w14:paraId="7A2B2626" w14:textId="77777777" w:rsidR="0063173E" w:rsidRPr="00754273" w:rsidRDefault="0063173E" w:rsidP="00F43256">
            <w:pPr>
              <w:pStyle w:val="Akapitzlist"/>
              <w:ind w:left="0" w:right="113"/>
              <w:rPr>
                <w:rFonts w:cs="Arial"/>
                <w:b/>
                <w:sz w:val="16"/>
                <w:szCs w:val="16"/>
              </w:rPr>
            </w:pPr>
            <w:r w:rsidRPr="00754273">
              <w:rPr>
                <w:rFonts w:cs="Arial"/>
                <w:b/>
                <w:sz w:val="16"/>
                <w:szCs w:val="16"/>
              </w:rPr>
              <w:t>……………………………………………………………………………………………………………………………………………………………………………………………………...*</w:t>
            </w:r>
          </w:p>
          <w:p w14:paraId="64636A33" w14:textId="77777777" w:rsidR="0063173E" w:rsidRPr="00754273" w:rsidRDefault="0063173E" w:rsidP="00F43256">
            <w:pPr>
              <w:pStyle w:val="Akapitzlist"/>
              <w:ind w:left="0" w:right="113"/>
              <w:jc w:val="center"/>
              <w:rPr>
                <w:rFonts w:cs="Arial"/>
                <w:sz w:val="14"/>
                <w:szCs w:val="14"/>
              </w:rPr>
            </w:pPr>
            <w:r w:rsidRPr="00754273">
              <w:rPr>
                <w:rFonts w:cs="Arial"/>
                <w:sz w:val="14"/>
                <w:szCs w:val="14"/>
              </w:rPr>
              <w:lastRenderedPageBreak/>
              <w:t>[krótki opis zamówienia, potwierdzający spełnianie warunku określonego w Rozdziale X ust. 8 SWZ]</w:t>
            </w:r>
          </w:p>
          <w:p w14:paraId="54EE2408" w14:textId="77777777" w:rsidR="0063173E" w:rsidRPr="00754273" w:rsidRDefault="0063173E" w:rsidP="00F43256">
            <w:pPr>
              <w:rPr>
                <w:color w:val="000000"/>
                <w:sz w:val="16"/>
                <w:szCs w:val="16"/>
              </w:rPr>
            </w:pPr>
          </w:p>
          <w:p w14:paraId="4EE92A43" w14:textId="77777777" w:rsidR="0063173E" w:rsidRPr="00754273" w:rsidRDefault="0063173E" w:rsidP="00F43256">
            <w:pPr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720A2" w14:textId="77777777" w:rsidR="0063173E" w:rsidRPr="00754273" w:rsidRDefault="0063173E" w:rsidP="00F43256">
            <w:pPr>
              <w:rPr>
                <w:color w:val="000000"/>
                <w:sz w:val="16"/>
                <w:szCs w:val="16"/>
              </w:rPr>
            </w:pPr>
            <w:r w:rsidRPr="00754273">
              <w:rPr>
                <w:color w:val="000000"/>
                <w:sz w:val="16"/>
                <w:szCs w:val="16"/>
              </w:rPr>
              <w:lastRenderedPageBreak/>
              <w:t>Zamówienie dotyczyło/dotyczy**</w:t>
            </w:r>
          </w:p>
          <w:p w14:paraId="467BCDF4" w14:textId="77777777" w:rsidR="0063173E" w:rsidRPr="00754273" w:rsidRDefault="0063173E" w:rsidP="0061754A">
            <w:pPr>
              <w:pStyle w:val="Akapitzlist"/>
              <w:numPr>
                <w:ilvl w:val="0"/>
                <w:numId w:val="4"/>
              </w:numPr>
              <w:ind w:left="353" w:right="218" w:hanging="353"/>
              <w:jc w:val="both"/>
              <w:rPr>
                <w:color w:val="000000"/>
                <w:sz w:val="16"/>
                <w:szCs w:val="16"/>
              </w:rPr>
            </w:pPr>
            <w:r w:rsidRPr="00754273">
              <w:rPr>
                <w:color w:val="000000"/>
                <w:sz w:val="16"/>
                <w:szCs w:val="16"/>
              </w:rPr>
              <w:t>usługi której przedmiotem była/jest ochrona osób i mienia, wykonywana w formie bezpośredniej ochrony fizycznej, realizowanej nieprzerwanie przez okres minimum 12 miesięcy:</w:t>
            </w:r>
          </w:p>
          <w:p w14:paraId="1698E116" w14:textId="77777777" w:rsidR="0063173E" w:rsidRPr="00754273" w:rsidRDefault="0063173E" w:rsidP="00F43256">
            <w:pPr>
              <w:pStyle w:val="Akapitzlist"/>
              <w:ind w:left="493"/>
              <w:rPr>
                <w:color w:val="000000"/>
                <w:sz w:val="16"/>
                <w:szCs w:val="16"/>
              </w:rPr>
            </w:pPr>
          </w:p>
          <w:p w14:paraId="01FFBB7F" w14:textId="77777777" w:rsidR="0063173E" w:rsidRPr="00754273" w:rsidRDefault="0063173E" w:rsidP="00F43256">
            <w:pPr>
              <w:jc w:val="center"/>
              <w:rPr>
                <w:color w:val="000000"/>
                <w:sz w:val="16"/>
                <w:szCs w:val="16"/>
              </w:rPr>
            </w:pPr>
            <w:r w:rsidRPr="00754273">
              <w:rPr>
                <w:b/>
                <w:color w:val="000000"/>
                <w:sz w:val="16"/>
                <w:szCs w:val="16"/>
              </w:rPr>
              <w:t>TAK**/NIE**</w:t>
            </w:r>
          </w:p>
          <w:p w14:paraId="4AC8BAF2" w14:textId="77777777" w:rsidR="0063173E" w:rsidRPr="00754273" w:rsidRDefault="0063173E" w:rsidP="00F43256">
            <w:pPr>
              <w:rPr>
                <w:color w:val="000000"/>
                <w:sz w:val="16"/>
                <w:szCs w:val="16"/>
              </w:rPr>
            </w:pPr>
          </w:p>
          <w:p w14:paraId="11B8BE85" w14:textId="77777777" w:rsidR="0063173E" w:rsidRPr="00754273" w:rsidRDefault="0063173E" w:rsidP="0061754A">
            <w:pPr>
              <w:pStyle w:val="Akapitzlist"/>
              <w:numPr>
                <w:ilvl w:val="0"/>
                <w:numId w:val="4"/>
              </w:numPr>
              <w:ind w:left="353" w:right="218" w:hanging="353"/>
              <w:jc w:val="both"/>
              <w:rPr>
                <w:b/>
                <w:bCs/>
                <w:color w:val="000000"/>
                <w:sz w:val="16"/>
                <w:szCs w:val="16"/>
              </w:rPr>
            </w:pPr>
            <w:r w:rsidRPr="00754273">
              <w:rPr>
                <w:color w:val="000000"/>
                <w:sz w:val="16"/>
                <w:szCs w:val="16"/>
              </w:rPr>
              <w:t xml:space="preserve">usługi wykonywanej przez następują liczbę uzbrojonych w </w:t>
            </w:r>
            <w:r w:rsidRPr="00754273">
              <w:rPr>
                <w:color w:val="000000"/>
                <w:sz w:val="16"/>
                <w:szCs w:val="16"/>
              </w:rPr>
              <w:lastRenderedPageBreak/>
              <w:t xml:space="preserve">broń palną, kwalifikowanych pracowników ochrony fizycznej tj. Specjalistyczną Uzbrojoną Formację Ochronną (SUFO) </w:t>
            </w:r>
          </w:p>
          <w:p w14:paraId="7771AE4F" w14:textId="77777777" w:rsidR="0063173E" w:rsidRPr="00754273" w:rsidRDefault="0063173E" w:rsidP="00F43256">
            <w:pPr>
              <w:pStyle w:val="Akapitzlist"/>
              <w:ind w:left="493"/>
              <w:rPr>
                <w:b/>
                <w:bCs/>
                <w:color w:val="000000"/>
                <w:sz w:val="16"/>
                <w:szCs w:val="16"/>
              </w:rPr>
            </w:pPr>
          </w:p>
          <w:p w14:paraId="5F38FD2A" w14:textId="77777777" w:rsidR="0063173E" w:rsidRPr="00754273" w:rsidRDefault="0063173E" w:rsidP="00F43256">
            <w:pPr>
              <w:pStyle w:val="Akapitzlist"/>
              <w:ind w:left="0" w:firstLine="6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54273">
              <w:rPr>
                <w:b/>
                <w:bCs/>
                <w:color w:val="000000"/>
                <w:sz w:val="16"/>
                <w:szCs w:val="16"/>
              </w:rPr>
              <w:t>…………………***</w:t>
            </w:r>
          </w:p>
          <w:p w14:paraId="285526D3" w14:textId="77777777" w:rsidR="0063173E" w:rsidRPr="00754273" w:rsidRDefault="0063173E" w:rsidP="00F43256">
            <w:pPr>
              <w:pStyle w:val="Akapitzlist"/>
              <w:ind w:left="0" w:firstLine="68"/>
              <w:jc w:val="center"/>
              <w:rPr>
                <w:color w:val="000000"/>
                <w:sz w:val="16"/>
                <w:szCs w:val="16"/>
              </w:rPr>
            </w:pPr>
            <w:r w:rsidRPr="00754273">
              <w:rPr>
                <w:color w:val="000000"/>
                <w:sz w:val="16"/>
                <w:szCs w:val="16"/>
              </w:rPr>
              <w:t>[</w:t>
            </w:r>
            <w:r w:rsidRPr="00754273">
              <w:rPr>
                <w:rFonts w:cs="Arial"/>
                <w:sz w:val="14"/>
                <w:szCs w:val="14"/>
              </w:rPr>
              <w:t>co najmniej 12 pracowników]</w:t>
            </w:r>
          </w:p>
          <w:p w14:paraId="65BF3C13" w14:textId="77777777" w:rsidR="0063173E" w:rsidRPr="00754273" w:rsidRDefault="0063173E" w:rsidP="00F43256">
            <w:pPr>
              <w:pStyle w:val="Akapitzlist"/>
              <w:ind w:left="493"/>
              <w:rPr>
                <w:b/>
                <w:bCs/>
                <w:color w:val="000000"/>
                <w:sz w:val="16"/>
                <w:szCs w:val="16"/>
              </w:rPr>
            </w:pPr>
          </w:p>
          <w:p w14:paraId="7470936B" w14:textId="77777777" w:rsidR="0063173E" w:rsidRPr="00754273" w:rsidRDefault="0063173E" w:rsidP="00F43256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D46D01" w14:textId="77777777" w:rsidR="0063173E" w:rsidRPr="00754273" w:rsidRDefault="0063173E" w:rsidP="00F43256">
            <w:pPr>
              <w:jc w:val="center"/>
              <w:rPr>
                <w:color w:val="000000"/>
                <w:sz w:val="16"/>
                <w:szCs w:val="16"/>
              </w:rPr>
            </w:pPr>
            <w:r w:rsidRPr="00754273">
              <w:rPr>
                <w:color w:val="000000"/>
                <w:sz w:val="16"/>
                <w:szCs w:val="16"/>
              </w:rPr>
              <w:lastRenderedPageBreak/>
              <w:t>……….*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668006" w14:textId="77777777" w:rsidR="0063173E" w:rsidRPr="00754273" w:rsidRDefault="0063173E" w:rsidP="00F43256">
            <w:pPr>
              <w:jc w:val="center"/>
              <w:rPr>
                <w:color w:val="000000"/>
                <w:sz w:val="16"/>
                <w:szCs w:val="16"/>
              </w:rPr>
            </w:pPr>
            <w:r w:rsidRPr="00754273">
              <w:rPr>
                <w:color w:val="000000"/>
                <w:sz w:val="16"/>
                <w:szCs w:val="16"/>
              </w:rPr>
              <w:t>…………*</w:t>
            </w:r>
          </w:p>
        </w:tc>
        <w:tc>
          <w:tcPr>
            <w:tcW w:w="2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4A5D03" w14:textId="77777777" w:rsidR="0063173E" w:rsidRPr="00754273" w:rsidRDefault="0063173E" w:rsidP="00F43256">
            <w:pPr>
              <w:jc w:val="center"/>
              <w:rPr>
                <w:color w:val="000000"/>
                <w:sz w:val="16"/>
                <w:szCs w:val="16"/>
              </w:rPr>
            </w:pPr>
            <w:r w:rsidRPr="00754273">
              <w:rPr>
                <w:color w:val="000000"/>
                <w:sz w:val="16"/>
                <w:szCs w:val="16"/>
              </w:rPr>
              <w:t>………………………….*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DF3F96" w14:textId="77777777" w:rsidR="0063173E" w:rsidRPr="00754273" w:rsidRDefault="0063173E" w:rsidP="00F43256">
            <w:pPr>
              <w:jc w:val="center"/>
              <w:rPr>
                <w:color w:val="000000"/>
                <w:sz w:val="16"/>
                <w:szCs w:val="16"/>
              </w:rPr>
            </w:pPr>
            <w:r w:rsidRPr="00754273">
              <w:rPr>
                <w:color w:val="000000"/>
                <w:sz w:val="16"/>
                <w:szCs w:val="16"/>
              </w:rPr>
              <w:t>……………………..*</w:t>
            </w:r>
          </w:p>
        </w:tc>
      </w:tr>
      <w:tr w:rsidR="0063173E" w:rsidRPr="00754273" w14:paraId="7F632607" w14:textId="77777777" w:rsidTr="00F43256">
        <w:trPr>
          <w:trHeight w:val="423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B055E5" w14:textId="77777777" w:rsidR="0063173E" w:rsidRPr="00754273" w:rsidRDefault="0063173E" w:rsidP="00F43256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54273">
              <w:rPr>
                <w:b/>
                <w:bCs/>
                <w:color w:val="000000"/>
                <w:sz w:val="16"/>
                <w:szCs w:val="16"/>
              </w:rPr>
              <w:t>2.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DC13BF" w14:textId="77777777" w:rsidR="0063173E" w:rsidRPr="00754273" w:rsidRDefault="0063173E" w:rsidP="00F43256">
            <w:pPr>
              <w:pStyle w:val="Akapitzlist"/>
              <w:ind w:left="0" w:right="113"/>
              <w:rPr>
                <w:rFonts w:cs="Arial"/>
                <w:b/>
                <w:sz w:val="16"/>
                <w:szCs w:val="16"/>
              </w:rPr>
            </w:pPr>
          </w:p>
          <w:p w14:paraId="5EEE7342" w14:textId="77777777" w:rsidR="0063173E" w:rsidRPr="00754273" w:rsidRDefault="0063173E" w:rsidP="00F43256">
            <w:pPr>
              <w:pStyle w:val="Akapitzlist"/>
              <w:ind w:left="0" w:right="113"/>
              <w:rPr>
                <w:rFonts w:cs="Arial"/>
                <w:b/>
                <w:sz w:val="16"/>
                <w:szCs w:val="16"/>
              </w:rPr>
            </w:pPr>
            <w:r w:rsidRPr="00754273">
              <w:rPr>
                <w:rFonts w:cs="Arial"/>
                <w:b/>
                <w:sz w:val="16"/>
                <w:szCs w:val="16"/>
              </w:rPr>
              <w:t xml:space="preserve">…………………………………………………………...……………………………………………………………………………………………………………………………………………………………………………………………………………….* </w:t>
            </w:r>
          </w:p>
          <w:p w14:paraId="7CC881E4" w14:textId="77777777" w:rsidR="0063173E" w:rsidRPr="00754273" w:rsidRDefault="0063173E" w:rsidP="00F43256">
            <w:pPr>
              <w:pStyle w:val="Akapitzlist"/>
              <w:ind w:left="0" w:right="113"/>
              <w:jc w:val="center"/>
              <w:rPr>
                <w:rFonts w:cs="Arial"/>
                <w:sz w:val="14"/>
                <w:szCs w:val="14"/>
              </w:rPr>
            </w:pPr>
            <w:r w:rsidRPr="00754273">
              <w:rPr>
                <w:rFonts w:cs="Arial"/>
                <w:sz w:val="14"/>
                <w:szCs w:val="14"/>
              </w:rPr>
              <w:t>[nazwa zamówienia[</w:t>
            </w:r>
          </w:p>
          <w:p w14:paraId="332BFCA4" w14:textId="77777777" w:rsidR="0063173E" w:rsidRPr="00754273" w:rsidRDefault="0063173E" w:rsidP="00F43256">
            <w:pPr>
              <w:pStyle w:val="Akapitzlist"/>
              <w:ind w:left="0" w:right="113"/>
              <w:rPr>
                <w:rFonts w:cs="Arial"/>
                <w:b/>
                <w:sz w:val="16"/>
                <w:szCs w:val="16"/>
              </w:rPr>
            </w:pPr>
          </w:p>
          <w:p w14:paraId="39880050" w14:textId="77777777" w:rsidR="0063173E" w:rsidRPr="00754273" w:rsidRDefault="0063173E" w:rsidP="00F43256">
            <w:pPr>
              <w:pStyle w:val="Akapitzlist"/>
              <w:ind w:left="0" w:right="113"/>
              <w:rPr>
                <w:rFonts w:cs="Arial"/>
                <w:b/>
                <w:sz w:val="16"/>
                <w:szCs w:val="16"/>
              </w:rPr>
            </w:pPr>
            <w:r w:rsidRPr="00754273">
              <w:rPr>
                <w:rFonts w:cs="Arial"/>
                <w:b/>
                <w:sz w:val="16"/>
                <w:szCs w:val="16"/>
              </w:rPr>
              <w:t>………………………………………………………………….</w:t>
            </w:r>
          </w:p>
          <w:p w14:paraId="3180C3A5" w14:textId="77777777" w:rsidR="0063173E" w:rsidRPr="00754273" w:rsidRDefault="0063173E" w:rsidP="00F43256">
            <w:pPr>
              <w:pStyle w:val="Akapitzlist"/>
              <w:ind w:left="0" w:right="113"/>
              <w:rPr>
                <w:rFonts w:cs="Arial"/>
                <w:b/>
                <w:sz w:val="16"/>
                <w:szCs w:val="16"/>
              </w:rPr>
            </w:pPr>
            <w:r w:rsidRPr="00754273">
              <w:rPr>
                <w:rFonts w:cs="Arial"/>
                <w:b/>
                <w:sz w:val="16"/>
                <w:szCs w:val="16"/>
              </w:rPr>
              <w:t>……………………………………………………………………………………………………………………………………………………………………………………………………...*</w:t>
            </w:r>
          </w:p>
          <w:p w14:paraId="33DE6ED4" w14:textId="77777777" w:rsidR="0063173E" w:rsidRPr="00754273" w:rsidRDefault="0063173E" w:rsidP="00F43256">
            <w:pPr>
              <w:pStyle w:val="Akapitzlist"/>
              <w:ind w:left="0" w:right="113"/>
              <w:jc w:val="center"/>
              <w:rPr>
                <w:rFonts w:cs="Arial"/>
                <w:sz w:val="14"/>
                <w:szCs w:val="14"/>
              </w:rPr>
            </w:pPr>
            <w:r w:rsidRPr="00754273">
              <w:rPr>
                <w:rFonts w:cs="Arial"/>
                <w:sz w:val="14"/>
                <w:szCs w:val="14"/>
              </w:rPr>
              <w:t>[krótki opis zamówienia, potwierdzający spełnianie warunku określonego w Rozdziale X ust. 8 SWZ]</w:t>
            </w:r>
          </w:p>
          <w:p w14:paraId="774E8557" w14:textId="77777777" w:rsidR="0063173E" w:rsidRPr="00754273" w:rsidRDefault="0063173E" w:rsidP="00F43256">
            <w:pPr>
              <w:rPr>
                <w:color w:val="000000"/>
                <w:sz w:val="16"/>
                <w:szCs w:val="16"/>
              </w:rPr>
            </w:pPr>
          </w:p>
          <w:p w14:paraId="1A5E6201" w14:textId="77777777" w:rsidR="0063173E" w:rsidRPr="00754273" w:rsidRDefault="0063173E" w:rsidP="00F43256">
            <w:pPr>
              <w:pStyle w:val="Akapitzlist"/>
              <w:ind w:left="0" w:right="113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27C88" w14:textId="77777777" w:rsidR="0063173E" w:rsidRPr="00754273" w:rsidRDefault="0063173E" w:rsidP="00F43256">
            <w:pPr>
              <w:rPr>
                <w:color w:val="000000"/>
                <w:sz w:val="16"/>
                <w:szCs w:val="16"/>
              </w:rPr>
            </w:pPr>
            <w:r w:rsidRPr="00754273">
              <w:rPr>
                <w:color w:val="000000"/>
                <w:sz w:val="16"/>
                <w:szCs w:val="16"/>
              </w:rPr>
              <w:t>Zamówienie dotyczyło/dotyczy**</w:t>
            </w:r>
          </w:p>
          <w:p w14:paraId="58D041C6" w14:textId="77777777" w:rsidR="0063173E" w:rsidRPr="00754273" w:rsidRDefault="0063173E" w:rsidP="0061754A">
            <w:pPr>
              <w:pStyle w:val="Akapitzlist"/>
              <w:numPr>
                <w:ilvl w:val="0"/>
                <w:numId w:val="5"/>
              </w:numPr>
              <w:ind w:left="353" w:right="218" w:hanging="353"/>
              <w:jc w:val="both"/>
              <w:rPr>
                <w:color w:val="000000"/>
                <w:sz w:val="16"/>
                <w:szCs w:val="16"/>
              </w:rPr>
            </w:pPr>
            <w:r w:rsidRPr="00754273">
              <w:rPr>
                <w:color w:val="000000"/>
                <w:sz w:val="16"/>
                <w:szCs w:val="16"/>
              </w:rPr>
              <w:t>usługi której przedmiotem była/jest ochrona osób i mienia, wykonywana w formie bezpośredniej ochrony fizycznej, realizowanej nieprzerwanie przez okres minimum 12 miesięcy:</w:t>
            </w:r>
          </w:p>
          <w:p w14:paraId="48783700" w14:textId="77777777" w:rsidR="0063173E" w:rsidRPr="00754273" w:rsidRDefault="0063173E" w:rsidP="00F43256">
            <w:pPr>
              <w:pStyle w:val="Akapitzlist"/>
              <w:ind w:left="493"/>
              <w:rPr>
                <w:color w:val="000000"/>
                <w:sz w:val="16"/>
                <w:szCs w:val="16"/>
              </w:rPr>
            </w:pPr>
          </w:p>
          <w:p w14:paraId="46E2CE52" w14:textId="77777777" w:rsidR="0063173E" w:rsidRPr="00754273" w:rsidRDefault="0063173E" w:rsidP="00F43256">
            <w:pPr>
              <w:jc w:val="center"/>
              <w:rPr>
                <w:color w:val="000000"/>
                <w:sz w:val="16"/>
                <w:szCs w:val="16"/>
              </w:rPr>
            </w:pPr>
            <w:r w:rsidRPr="00754273">
              <w:rPr>
                <w:b/>
                <w:color w:val="000000"/>
                <w:sz w:val="16"/>
                <w:szCs w:val="16"/>
              </w:rPr>
              <w:t>TAK**/NIE**</w:t>
            </w:r>
          </w:p>
          <w:p w14:paraId="0611F908" w14:textId="77777777" w:rsidR="0063173E" w:rsidRPr="00754273" w:rsidRDefault="0063173E" w:rsidP="00F43256">
            <w:pPr>
              <w:rPr>
                <w:color w:val="000000"/>
                <w:sz w:val="16"/>
                <w:szCs w:val="16"/>
              </w:rPr>
            </w:pPr>
          </w:p>
          <w:p w14:paraId="7A8B6831" w14:textId="77777777" w:rsidR="0063173E" w:rsidRPr="00754273" w:rsidRDefault="0063173E" w:rsidP="0061754A">
            <w:pPr>
              <w:pStyle w:val="Akapitzlist"/>
              <w:numPr>
                <w:ilvl w:val="0"/>
                <w:numId w:val="5"/>
              </w:numPr>
              <w:ind w:left="211" w:right="218" w:hanging="211"/>
              <w:jc w:val="both"/>
              <w:rPr>
                <w:b/>
                <w:bCs/>
                <w:color w:val="000000"/>
                <w:sz w:val="16"/>
                <w:szCs w:val="16"/>
              </w:rPr>
            </w:pPr>
            <w:r w:rsidRPr="00754273">
              <w:rPr>
                <w:color w:val="000000"/>
                <w:sz w:val="16"/>
                <w:szCs w:val="16"/>
              </w:rPr>
              <w:t xml:space="preserve">usługi wykonywanej przez następują liczbę uzbrojonych w broń palną, kwalifikowanych pracowników ochrony fizycznej tj. Specjalistyczną Uzbrojoną Formację Ochronną (SUFO) </w:t>
            </w:r>
          </w:p>
          <w:p w14:paraId="51291A28" w14:textId="77777777" w:rsidR="0063173E" w:rsidRPr="00754273" w:rsidRDefault="0063173E" w:rsidP="00F43256">
            <w:pPr>
              <w:pStyle w:val="Akapitzlist"/>
              <w:ind w:left="493"/>
              <w:rPr>
                <w:b/>
                <w:bCs/>
                <w:color w:val="000000"/>
                <w:sz w:val="16"/>
                <w:szCs w:val="16"/>
              </w:rPr>
            </w:pPr>
          </w:p>
          <w:p w14:paraId="30DD6233" w14:textId="77777777" w:rsidR="0063173E" w:rsidRPr="00754273" w:rsidRDefault="0063173E" w:rsidP="00F43256">
            <w:pPr>
              <w:pStyle w:val="Akapitzlist"/>
              <w:ind w:left="0" w:firstLine="6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54273">
              <w:rPr>
                <w:b/>
                <w:bCs/>
                <w:color w:val="000000"/>
                <w:sz w:val="16"/>
                <w:szCs w:val="16"/>
              </w:rPr>
              <w:t>…………………***</w:t>
            </w:r>
          </w:p>
          <w:p w14:paraId="380D070F" w14:textId="77777777" w:rsidR="0063173E" w:rsidRPr="00754273" w:rsidRDefault="0063173E" w:rsidP="00F43256">
            <w:pPr>
              <w:pStyle w:val="Akapitzlist"/>
              <w:ind w:left="0" w:firstLine="68"/>
              <w:jc w:val="center"/>
              <w:rPr>
                <w:color w:val="000000"/>
                <w:sz w:val="16"/>
                <w:szCs w:val="16"/>
              </w:rPr>
            </w:pPr>
            <w:r w:rsidRPr="00754273">
              <w:rPr>
                <w:color w:val="000000"/>
                <w:sz w:val="16"/>
                <w:szCs w:val="16"/>
              </w:rPr>
              <w:t>[</w:t>
            </w:r>
            <w:r w:rsidRPr="00754273">
              <w:rPr>
                <w:rFonts w:cs="Arial"/>
                <w:sz w:val="16"/>
                <w:szCs w:val="16"/>
              </w:rPr>
              <w:t>co</w:t>
            </w:r>
            <w:r w:rsidRPr="00754273">
              <w:rPr>
                <w:rFonts w:cs="Arial"/>
                <w:sz w:val="14"/>
                <w:szCs w:val="14"/>
              </w:rPr>
              <w:t xml:space="preserve"> najmniej 12 pracowników]</w:t>
            </w:r>
          </w:p>
          <w:p w14:paraId="66D49DB1" w14:textId="77777777" w:rsidR="0063173E" w:rsidRPr="00754273" w:rsidRDefault="0063173E" w:rsidP="00F43256">
            <w:pPr>
              <w:pStyle w:val="Akapitzlist"/>
              <w:ind w:left="493"/>
              <w:rPr>
                <w:b/>
                <w:bCs/>
                <w:color w:val="000000"/>
                <w:sz w:val="16"/>
                <w:szCs w:val="16"/>
              </w:rPr>
            </w:pPr>
          </w:p>
          <w:p w14:paraId="05B287F0" w14:textId="77777777" w:rsidR="0063173E" w:rsidRPr="00754273" w:rsidRDefault="0063173E" w:rsidP="00F43256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15C699" w14:textId="77777777" w:rsidR="0063173E" w:rsidRPr="00754273" w:rsidRDefault="0063173E" w:rsidP="00F43256">
            <w:pPr>
              <w:jc w:val="center"/>
              <w:rPr>
                <w:color w:val="000000"/>
                <w:sz w:val="16"/>
                <w:szCs w:val="16"/>
              </w:rPr>
            </w:pPr>
            <w:r w:rsidRPr="00754273">
              <w:rPr>
                <w:color w:val="000000"/>
                <w:sz w:val="16"/>
                <w:szCs w:val="16"/>
              </w:rPr>
              <w:t>……….*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70AF34" w14:textId="77777777" w:rsidR="0063173E" w:rsidRPr="00754273" w:rsidRDefault="0063173E" w:rsidP="00F43256">
            <w:pPr>
              <w:jc w:val="center"/>
              <w:rPr>
                <w:sz w:val="16"/>
                <w:szCs w:val="16"/>
              </w:rPr>
            </w:pPr>
            <w:r w:rsidRPr="00754273">
              <w:rPr>
                <w:color w:val="000000"/>
                <w:sz w:val="16"/>
                <w:szCs w:val="16"/>
              </w:rPr>
              <w:t>…………*</w:t>
            </w:r>
          </w:p>
        </w:tc>
        <w:tc>
          <w:tcPr>
            <w:tcW w:w="2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FE2CA3" w14:textId="77777777" w:rsidR="0063173E" w:rsidRPr="00754273" w:rsidRDefault="0063173E" w:rsidP="00F43256">
            <w:pPr>
              <w:jc w:val="center"/>
              <w:rPr>
                <w:color w:val="000000"/>
                <w:sz w:val="16"/>
                <w:szCs w:val="16"/>
              </w:rPr>
            </w:pPr>
            <w:r w:rsidRPr="00754273">
              <w:rPr>
                <w:color w:val="000000"/>
                <w:sz w:val="16"/>
                <w:szCs w:val="16"/>
              </w:rPr>
              <w:t>………………………….*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0365BF" w14:textId="77777777" w:rsidR="0063173E" w:rsidRPr="00754273" w:rsidRDefault="0063173E" w:rsidP="00F43256">
            <w:pPr>
              <w:jc w:val="center"/>
              <w:rPr>
                <w:color w:val="000000"/>
                <w:sz w:val="16"/>
                <w:szCs w:val="16"/>
              </w:rPr>
            </w:pPr>
            <w:r w:rsidRPr="00754273">
              <w:rPr>
                <w:color w:val="000000"/>
                <w:sz w:val="16"/>
                <w:szCs w:val="16"/>
              </w:rPr>
              <w:t>……………………..*</w:t>
            </w:r>
          </w:p>
        </w:tc>
      </w:tr>
    </w:tbl>
    <w:p w14:paraId="19B6CBFD" w14:textId="77777777" w:rsidR="0063173E" w:rsidRPr="00754273" w:rsidRDefault="0063173E" w:rsidP="0063173E">
      <w:pPr>
        <w:spacing w:line="360" w:lineRule="auto"/>
        <w:jc w:val="both"/>
        <w:rPr>
          <w:rFonts w:cs="Century Gothic"/>
          <w:bCs/>
          <w:sz w:val="16"/>
          <w:szCs w:val="16"/>
        </w:rPr>
      </w:pPr>
      <w:bookmarkStart w:id="1" w:name="_Hlk62627812"/>
    </w:p>
    <w:p w14:paraId="14BC5CB0" w14:textId="77777777" w:rsidR="0063173E" w:rsidRPr="00754273" w:rsidRDefault="0063173E" w:rsidP="0063173E">
      <w:pPr>
        <w:spacing w:line="360" w:lineRule="auto"/>
        <w:ind w:left="426" w:hanging="426"/>
        <w:jc w:val="both"/>
        <w:rPr>
          <w:rFonts w:cs="Century Gothic"/>
          <w:b/>
          <w:bCs/>
          <w:sz w:val="16"/>
          <w:szCs w:val="16"/>
          <w:u w:val="single"/>
        </w:rPr>
      </w:pPr>
      <w:r w:rsidRPr="00754273">
        <w:rPr>
          <w:rFonts w:cs="Century Gothic"/>
          <w:b/>
          <w:bCs/>
          <w:sz w:val="16"/>
          <w:szCs w:val="16"/>
        </w:rPr>
        <w:t>*</w:t>
      </w:r>
      <w:r w:rsidRPr="00754273">
        <w:rPr>
          <w:rFonts w:cs="Arial"/>
          <w:sz w:val="16"/>
          <w:szCs w:val="18"/>
        </w:rPr>
        <w:t xml:space="preserve">   pole uzupełnia Wykonawca</w:t>
      </w:r>
    </w:p>
    <w:p w14:paraId="193C931F" w14:textId="77777777" w:rsidR="0063173E" w:rsidRPr="00754273" w:rsidRDefault="0063173E" w:rsidP="0063173E">
      <w:pPr>
        <w:spacing w:line="360" w:lineRule="auto"/>
        <w:jc w:val="both"/>
        <w:rPr>
          <w:rFonts w:cs="Century Gothic"/>
          <w:sz w:val="16"/>
          <w:szCs w:val="16"/>
        </w:rPr>
      </w:pPr>
      <w:r w:rsidRPr="00754273">
        <w:rPr>
          <w:rFonts w:cs="Century Gothic"/>
          <w:b/>
          <w:bCs/>
          <w:sz w:val="16"/>
          <w:szCs w:val="16"/>
        </w:rPr>
        <w:t xml:space="preserve">**  </w:t>
      </w:r>
      <w:r w:rsidRPr="00754273">
        <w:rPr>
          <w:rFonts w:cs="Century Gothic"/>
          <w:bCs/>
          <w:sz w:val="16"/>
          <w:szCs w:val="16"/>
        </w:rPr>
        <w:t>niepotrzebne skreślić</w:t>
      </w:r>
    </w:p>
    <w:p w14:paraId="43E4D52B" w14:textId="77777777" w:rsidR="0063173E" w:rsidRPr="00754273" w:rsidRDefault="0063173E" w:rsidP="0063173E">
      <w:pPr>
        <w:spacing w:line="360" w:lineRule="auto"/>
        <w:jc w:val="both"/>
        <w:rPr>
          <w:rFonts w:cs="Century Gothic"/>
          <w:b/>
          <w:bCs/>
          <w:sz w:val="16"/>
          <w:szCs w:val="16"/>
        </w:rPr>
      </w:pPr>
      <w:r w:rsidRPr="00754273">
        <w:rPr>
          <w:rFonts w:cs="Century Gothic"/>
          <w:sz w:val="16"/>
          <w:szCs w:val="16"/>
        </w:rPr>
        <w:t>***</w:t>
      </w:r>
      <w:r w:rsidRPr="00754273">
        <w:rPr>
          <w:b/>
          <w:bCs/>
          <w:color w:val="000000"/>
          <w:sz w:val="16"/>
          <w:szCs w:val="16"/>
        </w:rPr>
        <w:t xml:space="preserve"> </w:t>
      </w:r>
      <w:r w:rsidRPr="00754273">
        <w:rPr>
          <w:color w:val="000000"/>
          <w:sz w:val="16"/>
          <w:szCs w:val="16"/>
        </w:rPr>
        <w:t>wskazać liczbę pracowników SUFO</w:t>
      </w:r>
    </w:p>
    <w:p w14:paraId="3CD2A258" w14:textId="77777777" w:rsidR="0063173E" w:rsidRPr="00754273" w:rsidRDefault="0063173E" w:rsidP="0063173E">
      <w:pPr>
        <w:spacing w:line="360" w:lineRule="auto"/>
        <w:ind w:right="-425"/>
        <w:jc w:val="both"/>
        <w:rPr>
          <w:rFonts w:cs="Arial"/>
          <w:b/>
        </w:rPr>
      </w:pPr>
    </w:p>
    <w:p w14:paraId="77AAEDFF" w14:textId="77777777" w:rsidR="0063173E" w:rsidRPr="00754273" w:rsidRDefault="0063173E" w:rsidP="0063173E">
      <w:pPr>
        <w:spacing w:line="360" w:lineRule="auto"/>
        <w:ind w:right="-425"/>
        <w:jc w:val="both"/>
        <w:rPr>
          <w:rFonts w:cs="Arial"/>
          <w:sz w:val="16"/>
          <w:szCs w:val="16"/>
          <w:u w:val="single"/>
        </w:rPr>
      </w:pPr>
      <w:r w:rsidRPr="00754273">
        <w:rPr>
          <w:rFonts w:cs="Arial"/>
          <w:sz w:val="16"/>
          <w:szCs w:val="16"/>
          <w:u w:val="single"/>
        </w:rPr>
        <w:t>UWAGA:</w:t>
      </w:r>
    </w:p>
    <w:p w14:paraId="73793C48" w14:textId="77777777" w:rsidR="0063173E" w:rsidRPr="00754273" w:rsidRDefault="0063173E" w:rsidP="0063173E">
      <w:pPr>
        <w:autoSpaceDE w:val="0"/>
        <w:autoSpaceDN w:val="0"/>
        <w:adjustRightInd w:val="0"/>
        <w:spacing w:line="360" w:lineRule="auto"/>
        <w:ind w:left="-567" w:right="-519" w:firstLine="567"/>
        <w:jc w:val="both"/>
        <w:rPr>
          <w:rFonts w:cs="TimesNewRoman"/>
          <w:sz w:val="16"/>
          <w:szCs w:val="16"/>
        </w:rPr>
      </w:pPr>
      <w:r w:rsidRPr="00754273">
        <w:rPr>
          <w:rFonts w:cs="Arial"/>
          <w:sz w:val="16"/>
          <w:szCs w:val="16"/>
        </w:rPr>
        <w:t xml:space="preserve">Do każdego zamówienia wymienionego w wykazie należy dołączyć </w:t>
      </w:r>
      <w:r w:rsidRPr="00754273">
        <w:rPr>
          <w:rFonts w:cs="TimesNewRoman"/>
          <w:sz w:val="16"/>
          <w:szCs w:val="16"/>
        </w:rPr>
        <w:t>dowody określające czy ww. zamówienia zostały wykonane</w:t>
      </w:r>
      <w:r w:rsidRPr="00754273">
        <w:t xml:space="preserve"> </w:t>
      </w:r>
      <w:r w:rsidRPr="00754273">
        <w:rPr>
          <w:rFonts w:cs="TimesNewRoman"/>
          <w:sz w:val="16"/>
          <w:szCs w:val="16"/>
        </w:rPr>
        <w:t>należycie lub są wykonywane należycie.</w:t>
      </w:r>
    </w:p>
    <w:p w14:paraId="0D0A7EAF" w14:textId="77777777" w:rsidR="0063173E" w:rsidRPr="00754273" w:rsidRDefault="0063173E" w:rsidP="0063173E">
      <w:pPr>
        <w:ind w:right="-519"/>
        <w:jc w:val="both"/>
        <w:rPr>
          <w:rFonts w:cs="Arial"/>
          <w:bCs/>
          <w:sz w:val="16"/>
          <w:szCs w:val="16"/>
        </w:rPr>
      </w:pPr>
      <w:r w:rsidRPr="00754273">
        <w:rPr>
          <w:rFonts w:cs="Arial"/>
          <w:bCs/>
          <w:sz w:val="16"/>
          <w:szCs w:val="16"/>
        </w:rPr>
        <w:t>Zamawiający wskazuje, iż dowodami, o których mowa powyżej są:</w:t>
      </w:r>
    </w:p>
    <w:p w14:paraId="66AAC209" w14:textId="77777777" w:rsidR="0063173E" w:rsidRPr="00754273" w:rsidRDefault="0063173E" w:rsidP="0061754A">
      <w:pPr>
        <w:numPr>
          <w:ilvl w:val="0"/>
          <w:numId w:val="1"/>
        </w:numPr>
        <w:ind w:left="426" w:right="-519" w:hanging="426"/>
        <w:jc w:val="both"/>
        <w:rPr>
          <w:rFonts w:cs="Arial"/>
          <w:bCs/>
          <w:sz w:val="16"/>
          <w:szCs w:val="16"/>
        </w:rPr>
      </w:pPr>
      <w:r w:rsidRPr="00754273">
        <w:rPr>
          <w:rFonts w:cs="Arial"/>
          <w:bCs/>
          <w:sz w:val="16"/>
          <w:szCs w:val="16"/>
        </w:rPr>
        <w:t>referencje bądź inne dokumenty sporządzone</w:t>
      </w:r>
      <w:r w:rsidRPr="00754273">
        <w:rPr>
          <w:rFonts w:cs="Arial"/>
          <w:bCs/>
          <w:i/>
          <w:iCs/>
          <w:sz w:val="16"/>
          <w:szCs w:val="16"/>
        </w:rPr>
        <w:t xml:space="preserve"> </w:t>
      </w:r>
      <w:r w:rsidRPr="00754273">
        <w:rPr>
          <w:rFonts w:cs="Arial"/>
          <w:bCs/>
          <w:sz w:val="16"/>
          <w:szCs w:val="16"/>
        </w:rPr>
        <w:t xml:space="preserve">przez podmiot, na rzecz którego usługi zostały wykonane, </w:t>
      </w:r>
      <w:r w:rsidRPr="00754273">
        <w:rPr>
          <w:rFonts w:cs="Arial"/>
          <w:bCs/>
          <w:sz w:val="16"/>
          <w:szCs w:val="16"/>
          <w:u w:val="single"/>
        </w:rPr>
        <w:t xml:space="preserve">a w przypadku świadczeń powtarzających się  lub ciągłych są wykonywane, </w:t>
      </w:r>
    </w:p>
    <w:p w14:paraId="3FE2B188" w14:textId="77777777" w:rsidR="0063173E" w:rsidRPr="00754273" w:rsidRDefault="0063173E" w:rsidP="0061754A">
      <w:pPr>
        <w:numPr>
          <w:ilvl w:val="0"/>
          <w:numId w:val="1"/>
        </w:numPr>
        <w:ind w:left="426" w:right="-519" w:hanging="426"/>
        <w:jc w:val="both"/>
        <w:rPr>
          <w:rFonts w:cs="Arial"/>
          <w:bCs/>
          <w:sz w:val="16"/>
          <w:szCs w:val="16"/>
        </w:rPr>
      </w:pPr>
      <w:r w:rsidRPr="00754273">
        <w:rPr>
          <w:rFonts w:cs="Arial"/>
          <w:bCs/>
          <w:sz w:val="16"/>
          <w:szCs w:val="16"/>
        </w:rPr>
        <w:t>jeżeli Wykonawca z przyczyn niezależnych od niego nie jest w stanie uzyskać tych dokumentów – oświadczenie Wykonawcy.</w:t>
      </w:r>
    </w:p>
    <w:p w14:paraId="76C17536" w14:textId="77777777" w:rsidR="0063173E" w:rsidRPr="00754273" w:rsidRDefault="0063173E" w:rsidP="0063173E">
      <w:pPr>
        <w:ind w:left="426" w:right="-519"/>
        <w:jc w:val="both"/>
        <w:rPr>
          <w:rFonts w:cs="Arial"/>
          <w:bCs/>
          <w:sz w:val="16"/>
          <w:szCs w:val="16"/>
        </w:rPr>
      </w:pPr>
    </w:p>
    <w:p w14:paraId="76BA8B68" w14:textId="77777777" w:rsidR="0063173E" w:rsidRPr="00754273" w:rsidRDefault="0063173E" w:rsidP="0063173E">
      <w:pPr>
        <w:ind w:right="111"/>
        <w:jc w:val="both"/>
        <w:rPr>
          <w:rFonts w:cs="Arial"/>
          <w:bCs/>
          <w:sz w:val="16"/>
          <w:szCs w:val="16"/>
        </w:rPr>
      </w:pPr>
      <w:r w:rsidRPr="00754273">
        <w:rPr>
          <w:rFonts w:cs="Arial"/>
          <w:bCs/>
          <w:sz w:val="16"/>
          <w:szCs w:val="16"/>
        </w:rPr>
        <w:t>W przypadku świadczeń powtarzających się lub ciągłych nadal wykonywanych referencje bądź inne dokumenty potwierdzające ich należyte wykonywanie powinny być wystawione w okresie ostatnich 3 miesięcy.</w:t>
      </w:r>
    </w:p>
    <w:p w14:paraId="6D82F91C" w14:textId="77777777" w:rsidR="0063173E" w:rsidRPr="00754273" w:rsidRDefault="0063173E" w:rsidP="0063173E">
      <w:pPr>
        <w:ind w:right="-519" w:hanging="567"/>
        <w:jc w:val="both"/>
        <w:rPr>
          <w:rFonts w:cs="Century Gothic"/>
          <w:sz w:val="16"/>
          <w:szCs w:val="16"/>
          <w:u w:val="single"/>
        </w:rPr>
      </w:pPr>
    </w:p>
    <w:p w14:paraId="549B8967" w14:textId="77777777" w:rsidR="0063173E" w:rsidRPr="00754273" w:rsidRDefault="0063173E" w:rsidP="0063173E">
      <w:pPr>
        <w:ind w:right="-519"/>
        <w:jc w:val="both"/>
        <w:rPr>
          <w:rFonts w:cs="Century Gothic"/>
          <w:sz w:val="16"/>
          <w:szCs w:val="16"/>
          <w:u w:val="single"/>
        </w:rPr>
      </w:pPr>
      <w:r w:rsidRPr="00754273">
        <w:rPr>
          <w:rFonts w:cs="Century Gothic"/>
          <w:sz w:val="16"/>
          <w:szCs w:val="16"/>
          <w:u w:val="single"/>
        </w:rPr>
        <w:t>Ww. dokumenty należy przedłożyć w porządku odpowiadającym numeracji z tabeli.</w:t>
      </w:r>
    </w:p>
    <w:p w14:paraId="6DF3135A" w14:textId="77777777" w:rsidR="0063173E" w:rsidRPr="00754273" w:rsidRDefault="0063173E" w:rsidP="0063173E">
      <w:pPr>
        <w:spacing w:line="360" w:lineRule="auto"/>
        <w:ind w:right="-425"/>
        <w:jc w:val="both"/>
        <w:rPr>
          <w:rFonts w:cs="Arial"/>
          <w:b/>
        </w:rPr>
      </w:pPr>
    </w:p>
    <w:p w14:paraId="32ACD330" w14:textId="77777777" w:rsidR="0063173E" w:rsidRDefault="0063173E" w:rsidP="0063173E">
      <w:pPr>
        <w:spacing w:line="360" w:lineRule="auto"/>
        <w:ind w:left="-426" w:right="-425" w:firstLine="426"/>
        <w:jc w:val="both"/>
        <w:rPr>
          <w:rFonts w:cs="Arial"/>
          <w:b/>
        </w:rPr>
      </w:pPr>
    </w:p>
    <w:p w14:paraId="53239969" w14:textId="03280DFA" w:rsidR="0063173E" w:rsidRPr="00754273" w:rsidRDefault="0063173E" w:rsidP="0063173E">
      <w:pPr>
        <w:spacing w:line="360" w:lineRule="auto"/>
        <w:ind w:left="-426" w:right="-425"/>
        <w:jc w:val="both"/>
        <w:rPr>
          <w:rFonts w:cs="Arial"/>
          <w:b/>
          <w:bCs/>
        </w:rPr>
      </w:pPr>
      <w:r w:rsidRPr="00754273">
        <w:rPr>
          <w:rFonts w:cs="Arial"/>
          <w:b/>
          <w:bCs/>
        </w:rPr>
        <w:t>[Warunek określony w Rozdziale X ust. 9 SWZ]</w:t>
      </w:r>
    </w:p>
    <w:p w14:paraId="17C1206C" w14:textId="77777777" w:rsidR="0063173E" w:rsidRPr="00754273" w:rsidRDefault="0063173E" w:rsidP="0063173E">
      <w:pPr>
        <w:spacing w:line="360" w:lineRule="auto"/>
        <w:ind w:left="-426" w:right="-425"/>
        <w:jc w:val="both"/>
        <w:rPr>
          <w:rFonts w:cs="Arial"/>
          <w:b/>
          <w:bCs/>
        </w:rPr>
      </w:pPr>
    </w:p>
    <w:p w14:paraId="67058974" w14:textId="77777777" w:rsidR="0063173E" w:rsidRPr="00754273" w:rsidRDefault="0063173E" w:rsidP="0063173E">
      <w:pPr>
        <w:spacing w:line="360" w:lineRule="auto"/>
        <w:ind w:left="-426" w:right="111"/>
        <w:jc w:val="both"/>
        <w:rPr>
          <w:rFonts w:cs="Arial"/>
        </w:rPr>
      </w:pPr>
      <w:r w:rsidRPr="00754273">
        <w:rPr>
          <w:rFonts w:cs="Arial"/>
          <w:b/>
        </w:rPr>
        <w:t>OŚWIADCZAMY,</w:t>
      </w:r>
      <w:r w:rsidRPr="00754273">
        <w:rPr>
          <w:rFonts w:cs="Arial"/>
        </w:rPr>
        <w:t xml:space="preserve"> iż w okresie wskazanym w Rozdziale X ust. 9 SWZ przed upływem terminu składania </w:t>
      </w:r>
      <w:bookmarkStart w:id="2" w:name="_Hlk52525163"/>
      <w:r w:rsidRPr="00754273">
        <w:rPr>
          <w:rFonts w:cs="Arial"/>
        </w:rPr>
        <w:t>wniosków o dopuszczenie do udziału w Postępowaniu</w:t>
      </w:r>
      <w:bookmarkEnd w:id="2"/>
      <w:r w:rsidRPr="00754273">
        <w:rPr>
          <w:rFonts w:cs="Arial"/>
        </w:rPr>
        <w:t>, a jeżeli okres działalności jest krótszy – w tym okresie, zrealizowaliśmy/realizujemy następujące zamówienia (zgodnie z warunkiem określonym w</w:t>
      </w:r>
      <w:r w:rsidRPr="00754273">
        <w:rPr>
          <w:rFonts w:cs="Arial"/>
          <w:b/>
        </w:rPr>
        <w:t xml:space="preserve"> Rozdziale X ust. 9 SWZ</w:t>
      </w:r>
      <w:r w:rsidRPr="00754273">
        <w:rPr>
          <w:rFonts w:cs="Arial"/>
        </w:rPr>
        <w:t>):</w:t>
      </w:r>
    </w:p>
    <w:p w14:paraId="5A770626" w14:textId="77777777" w:rsidR="0063173E" w:rsidRPr="00754273" w:rsidRDefault="0063173E" w:rsidP="0063173E">
      <w:pPr>
        <w:spacing w:line="360" w:lineRule="auto"/>
        <w:ind w:right="-425"/>
        <w:jc w:val="both"/>
        <w:rPr>
          <w:rFonts w:cs="Arial"/>
        </w:rPr>
      </w:pPr>
    </w:p>
    <w:tbl>
      <w:tblPr>
        <w:tblW w:w="15173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2"/>
        <w:gridCol w:w="4111"/>
        <w:gridCol w:w="2835"/>
        <w:gridCol w:w="2126"/>
        <w:gridCol w:w="851"/>
        <w:gridCol w:w="850"/>
        <w:gridCol w:w="2127"/>
        <w:gridCol w:w="1711"/>
      </w:tblGrid>
      <w:tr w:rsidR="0063173E" w:rsidRPr="00754273" w14:paraId="0908DA13" w14:textId="77777777" w:rsidTr="00F43256">
        <w:trPr>
          <w:trHeight w:val="452"/>
          <w:jc w:val="center"/>
        </w:trPr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2333C5EF" w14:textId="77777777" w:rsidR="0063173E" w:rsidRPr="00754273" w:rsidRDefault="0063173E" w:rsidP="00F43256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54273">
              <w:rPr>
                <w:b/>
                <w:bCs/>
                <w:color w:val="000000"/>
                <w:sz w:val="16"/>
                <w:szCs w:val="16"/>
              </w:rPr>
              <w:t>Lp.</w:t>
            </w:r>
          </w:p>
        </w:tc>
        <w:tc>
          <w:tcPr>
            <w:tcW w:w="411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143D2B68" w14:textId="77777777" w:rsidR="0063173E" w:rsidRPr="00754273" w:rsidRDefault="0063173E" w:rsidP="00F43256">
            <w:pPr>
              <w:jc w:val="center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  <w:r w:rsidRPr="00754273">
              <w:rPr>
                <w:rFonts w:cs="Arial"/>
                <w:b/>
                <w:bCs/>
                <w:color w:val="000000"/>
                <w:sz w:val="16"/>
                <w:szCs w:val="16"/>
              </w:rPr>
              <w:t>Przedmiot zamówienia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09B6F67F" w14:textId="77777777" w:rsidR="0063173E" w:rsidRPr="00754273" w:rsidRDefault="0063173E" w:rsidP="00F43256">
            <w:pPr>
              <w:jc w:val="center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  <w:r w:rsidRPr="00754273">
              <w:rPr>
                <w:rFonts w:cs="Arial"/>
                <w:b/>
                <w:bCs/>
                <w:color w:val="000000"/>
                <w:sz w:val="16"/>
                <w:szCs w:val="16"/>
              </w:rPr>
              <w:t>Zakres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4B1B2513" w14:textId="77777777" w:rsidR="0063173E" w:rsidRPr="00754273" w:rsidRDefault="0063173E" w:rsidP="00F43256">
            <w:pPr>
              <w:jc w:val="center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  <w:r w:rsidRPr="00754273">
              <w:rPr>
                <w:rFonts w:cs="Arial"/>
                <w:b/>
                <w:bCs/>
                <w:color w:val="000000"/>
                <w:sz w:val="16"/>
                <w:szCs w:val="16"/>
              </w:rPr>
              <w:t>Wartość zrealizowanego zamówienia [PLN] brutto lub  Wartość zamówienia [PLN] brutto na dzień składania wniosków o dopuszczenie do udziału w Postępowaniu (dotyczy zamówienia w trakcie realizacji)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14:paraId="6B6A39EB" w14:textId="77777777" w:rsidR="0063173E" w:rsidRPr="00754273" w:rsidRDefault="0063173E" w:rsidP="00F43256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54273">
              <w:rPr>
                <w:rFonts w:cs="Arial"/>
                <w:b/>
                <w:bCs/>
                <w:color w:val="000000"/>
                <w:sz w:val="16"/>
                <w:szCs w:val="16"/>
              </w:rPr>
              <w:t>Termin realizacji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653CDB6A" w14:textId="77777777" w:rsidR="0063173E" w:rsidRPr="00754273" w:rsidRDefault="0063173E" w:rsidP="00F43256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54273">
              <w:rPr>
                <w:rFonts w:cs="Arial"/>
                <w:b/>
                <w:sz w:val="16"/>
                <w:szCs w:val="16"/>
              </w:rPr>
              <w:t>Zamawiający/Odbiorca zamówienia (nazwa, adres) w tym dane osoby dedykowanej ze strony Zamawiającego i/lub Odbiorcy do nadzoru nad realizacją z</w:t>
            </w:r>
            <w:r>
              <w:rPr>
                <w:rFonts w:cs="Arial"/>
                <w:b/>
                <w:sz w:val="16"/>
                <w:szCs w:val="16"/>
              </w:rPr>
              <w:t>a</w:t>
            </w:r>
            <w:r w:rsidRPr="00754273">
              <w:rPr>
                <w:rFonts w:cs="Arial"/>
                <w:b/>
                <w:sz w:val="16"/>
                <w:szCs w:val="16"/>
              </w:rPr>
              <w:t>mówienia (imię, nazwisko, dane kontaktowe, adres korespondencyjny, numer telefonu, adres poczty elektronicznej).</w:t>
            </w:r>
          </w:p>
        </w:tc>
        <w:tc>
          <w:tcPr>
            <w:tcW w:w="17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6ABA52D6" w14:textId="77777777" w:rsidR="0063173E" w:rsidRPr="00754273" w:rsidRDefault="0063173E" w:rsidP="00F43256">
            <w:pPr>
              <w:jc w:val="center"/>
              <w:rPr>
                <w:b/>
                <w:bCs/>
                <w:color w:val="000000"/>
                <w:sz w:val="16"/>
                <w:szCs w:val="16"/>
                <w:shd w:val="clear" w:color="auto" w:fill="BFBFBF" w:themeFill="background1" w:themeFillShade="BF"/>
              </w:rPr>
            </w:pPr>
            <w:r w:rsidRPr="00754273">
              <w:rPr>
                <w:rFonts w:cs="Arial"/>
                <w:b/>
                <w:iCs/>
                <w:sz w:val="15"/>
                <w:szCs w:val="15"/>
              </w:rPr>
              <w:t xml:space="preserve">Wykonawca zamówienia </w:t>
            </w:r>
            <w:r w:rsidRPr="00754273">
              <w:rPr>
                <w:rFonts w:cs="Arial"/>
                <w:b/>
                <w:iCs/>
                <w:sz w:val="15"/>
                <w:szCs w:val="15"/>
              </w:rPr>
              <w:br/>
              <w:t>(nazwa i adres)</w:t>
            </w:r>
          </w:p>
        </w:tc>
      </w:tr>
      <w:tr w:rsidR="0063173E" w:rsidRPr="00754273" w14:paraId="3BB88604" w14:textId="77777777" w:rsidTr="00F43256">
        <w:trPr>
          <w:cantSplit/>
          <w:trHeight w:val="1315"/>
          <w:jc w:val="center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3A2C7D2" w14:textId="77777777" w:rsidR="0063173E" w:rsidRPr="00754273" w:rsidRDefault="0063173E" w:rsidP="00F43256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1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06D8909E" w14:textId="77777777" w:rsidR="0063173E" w:rsidRPr="00754273" w:rsidRDefault="0063173E" w:rsidP="00F43256">
            <w:pPr>
              <w:jc w:val="center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3D30C242" w14:textId="77777777" w:rsidR="0063173E" w:rsidRPr="00754273" w:rsidRDefault="0063173E" w:rsidP="00F43256">
            <w:pPr>
              <w:jc w:val="center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1299350C" w14:textId="77777777" w:rsidR="0063173E" w:rsidRPr="00754273" w:rsidRDefault="0063173E" w:rsidP="00F43256">
            <w:pPr>
              <w:jc w:val="center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textDirection w:val="tbRl"/>
            <w:vAlign w:val="center"/>
          </w:tcPr>
          <w:p w14:paraId="1A94C363" w14:textId="77777777" w:rsidR="0063173E" w:rsidRPr="00754273" w:rsidRDefault="0063173E" w:rsidP="00F43256">
            <w:pPr>
              <w:ind w:left="113" w:right="113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54273">
              <w:rPr>
                <w:rFonts w:cs="Arial"/>
                <w:b/>
                <w:bCs/>
                <w:color w:val="000000"/>
                <w:sz w:val="16"/>
                <w:szCs w:val="16"/>
              </w:rPr>
              <w:t>Rozpoczęcie (</w:t>
            </w:r>
            <w:proofErr w:type="spellStart"/>
            <w:r w:rsidRPr="00754273">
              <w:rPr>
                <w:rFonts w:cs="Arial"/>
                <w:b/>
                <w:bCs/>
                <w:color w:val="000000"/>
                <w:sz w:val="16"/>
                <w:szCs w:val="16"/>
              </w:rPr>
              <w:t>dd</w:t>
            </w:r>
            <w:proofErr w:type="spellEnd"/>
            <w:r w:rsidRPr="00754273">
              <w:rPr>
                <w:rFonts w:cs="Arial"/>
                <w:b/>
                <w:bCs/>
                <w:color w:val="000000"/>
                <w:sz w:val="16"/>
                <w:szCs w:val="16"/>
              </w:rPr>
              <w:t>/mm/</w:t>
            </w:r>
            <w:proofErr w:type="spellStart"/>
            <w:r w:rsidRPr="00754273">
              <w:rPr>
                <w:rFonts w:cs="Arial"/>
                <w:b/>
                <w:bCs/>
                <w:color w:val="000000"/>
                <w:sz w:val="16"/>
                <w:szCs w:val="16"/>
              </w:rPr>
              <w:t>rrrr</w:t>
            </w:r>
            <w:proofErr w:type="spellEnd"/>
            <w:r w:rsidRPr="00754273">
              <w:rPr>
                <w:rFonts w:cs="Arial"/>
                <w:b/>
                <w:bCs/>
                <w:color w:val="000000"/>
                <w:sz w:val="16"/>
                <w:szCs w:val="16"/>
              </w:rPr>
              <w:t>)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textDirection w:val="tbRl"/>
            <w:vAlign w:val="center"/>
          </w:tcPr>
          <w:p w14:paraId="58185F04" w14:textId="77777777" w:rsidR="0063173E" w:rsidRPr="00754273" w:rsidRDefault="0063173E" w:rsidP="00F43256">
            <w:pPr>
              <w:ind w:left="113" w:right="113"/>
              <w:jc w:val="center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  <w:r w:rsidRPr="00754273">
              <w:rPr>
                <w:rFonts w:cs="Arial"/>
                <w:b/>
                <w:bCs/>
                <w:color w:val="000000"/>
                <w:sz w:val="16"/>
                <w:szCs w:val="16"/>
              </w:rPr>
              <w:t xml:space="preserve">Zakończenie </w:t>
            </w:r>
          </w:p>
          <w:p w14:paraId="3A02032E" w14:textId="77777777" w:rsidR="0063173E" w:rsidRPr="00754273" w:rsidRDefault="0063173E" w:rsidP="00F43256">
            <w:pPr>
              <w:ind w:left="113" w:right="113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54273">
              <w:rPr>
                <w:rFonts w:cs="Arial"/>
                <w:b/>
                <w:bCs/>
                <w:color w:val="000000"/>
                <w:sz w:val="16"/>
                <w:szCs w:val="16"/>
              </w:rPr>
              <w:t>(</w:t>
            </w:r>
            <w:proofErr w:type="spellStart"/>
            <w:r w:rsidRPr="00754273">
              <w:rPr>
                <w:rFonts w:cs="Arial"/>
                <w:b/>
                <w:bCs/>
                <w:color w:val="000000"/>
                <w:sz w:val="16"/>
                <w:szCs w:val="16"/>
              </w:rPr>
              <w:t>dd</w:t>
            </w:r>
            <w:proofErr w:type="spellEnd"/>
            <w:r w:rsidRPr="00754273">
              <w:rPr>
                <w:rFonts w:cs="Arial"/>
                <w:b/>
                <w:bCs/>
                <w:color w:val="000000"/>
                <w:sz w:val="16"/>
                <w:szCs w:val="16"/>
              </w:rPr>
              <w:t>/mm/</w:t>
            </w:r>
            <w:proofErr w:type="spellStart"/>
            <w:r w:rsidRPr="00754273">
              <w:rPr>
                <w:rFonts w:cs="Arial"/>
                <w:b/>
                <w:bCs/>
                <w:color w:val="000000"/>
                <w:sz w:val="16"/>
                <w:szCs w:val="16"/>
              </w:rPr>
              <w:t>rrrr</w:t>
            </w:r>
            <w:proofErr w:type="spellEnd"/>
            <w:r w:rsidRPr="00754273">
              <w:rPr>
                <w:rFonts w:cs="Arial"/>
                <w:b/>
                <w:bCs/>
                <w:color w:val="000000"/>
                <w:sz w:val="16"/>
                <w:szCs w:val="16"/>
              </w:rPr>
              <w:t>)</w:t>
            </w: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7A40D6AC" w14:textId="77777777" w:rsidR="0063173E" w:rsidRPr="00754273" w:rsidRDefault="0063173E" w:rsidP="00F43256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247871F5" w14:textId="77777777" w:rsidR="0063173E" w:rsidRPr="00754273" w:rsidRDefault="0063173E" w:rsidP="00F43256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63173E" w:rsidRPr="00754273" w14:paraId="15C10A6B" w14:textId="77777777" w:rsidTr="00F43256">
        <w:trPr>
          <w:trHeight w:val="423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FA2244" w14:textId="77777777" w:rsidR="0063173E" w:rsidRPr="00754273" w:rsidRDefault="0063173E" w:rsidP="00F43256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54273">
              <w:rPr>
                <w:b/>
                <w:bCs/>
                <w:color w:val="000000"/>
                <w:sz w:val="16"/>
                <w:szCs w:val="16"/>
              </w:rPr>
              <w:t>1.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016A3E" w14:textId="77777777" w:rsidR="0063173E" w:rsidRPr="00754273" w:rsidRDefault="0063173E" w:rsidP="00F43256">
            <w:pPr>
              <w:pStyle w:val="Akapitzlist"/>
              <w:ind w:left="0" w:right="113"/>
              <w:rPr>
                <w:rFonts w:cs="Arial"/>
                <w:b/>
                <w:sz w:val="16"/>
                <w:szCs w:val="16"/>
              </w:rPr>
            </w:pPr>
          </w:p>
          <w:p w14:paraId="5C557056" w14:textId="77777777" w:rsidR="0063173E" w:rsidRPr="00754273" w:rsidRDefault="0063173E" w:rsidP="00F43256">
            <w:pPr>
              <w:pStyle w:val="Akapitzlist"/>
              <w:ind w:left="0" w:right="113"/>
              <w:rPr>
                <w:rFonts w:cs="Arial"/>
                <w:b/>
                <w:sz w:val="16"/>
                <w:szCs w:val="16"/>
              </w:rPr>
            </w:pPr>
            <w:r w:rsidRPr="00754273">
              <w:rPr>
                <w:rFonts w:cs="Arial"/>
                <w:b/>
                <w:sz w:val="16"/>
                <w:szCs w:val="16"/>
              </w:rPr>
              <w:t xml:space="preserve">…………………………………………………………...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* </w:t>
            </w:r>
          </w:p>
          <w:p w14:paraId="54C38CB3" w14:textId="77777777" w:rsidR="0063173E" w:rsidRPr="00754273" w:rsidRDefault="0063173E" w:rsidP="00F43256">
            <w:pPr>
              <w:pStyle w:val="Akapitzlist"/>
              <w:ind w:left="0" w:right="113"/>
              <w:jc w:val="center"/>
              <w:rPr>
                <w:rFonts w:cs="Arial"/>
                <w:sz w:val="14"/>
                <w:szCs w:val="14"/>
              </w:rPr>
            </w:pPr>
            <w:r w:rsidRPr="00754273">
              <w:rPr>
                <w:rFonts w:cs="Arial"/>
                <w:sz w:val="14"/>
                <w:szCs w:val="14"/>
              </w:rPr>
              <w:t>[nazwa zamówienia[</w:t>
            </w:r>
          </w:p>
          <w:p w14:paraId="6CF999B9" w14:textId="77777777" w:rsidR="0063173E" w:rsidRPr="00754273" w:rsidRDefault="0063173E" w:rsidP="00F43256">
            <w:pPr>
              <w:pStyle w:val="Akapitzlist"/>
              <w:ind w:left="0" w:right="113"/>
              <w:rPr>
                <w:rFonts w:cs="Arial"/>
                <w:b/>
                <w:sz w:val="16"/>
                <w:szCs w:val="16"/>
              </w:rPr>
            </w:pPr>
          </w:p>
          <w:p w14:paraId="3E8B4139" w14:textId="77777777" w:rsidR="0063173E" w:rsidRPr="00754273" w:rsidRDefault="0063173E" w:rsidP="00F43256">
            <w:pPr>
              <w:pStyle w:val="Akapitzlist"/>
              <w:ind w:left="0" w:right="113"/>
              <w:rPr>
                <w:rFonts w:cs="Arial"/>
                <w:b/>
                <w:sz w:val="16"/>
                <w:szCs w:val="16"/>
              </w:rPr>
            </w:pPr>
            <w:r w:rsidRPr="00754273">
              <w:rPr>
                <w:rFonts w:cs="Arial"/>
                <w:b/>
                <w:sz w:val="16"/>
                <w:szCs w:val="16"/>
              </w:rPr>
              <w:t>………………………………………………………………</w:t>
            </w:r>
          </w:p>
          <w:p w14:paraId="7F51FAA6" w14:textId="77777777" w:rsidR="0063173E" w:rsidRPr="00754273" w:rsidRDefault="0063173E" w:rsidP="00F43256">
            <w:pPr>
              <w:pStyle w:val="Akapitzlist"/>
              <w:ind w:left="0" w:right="113"/>
              <w:rPr>
                <w:rFonts w:cs="Arial"/>
                <w:b/>
                <w:sz w:val="16"/>
                <w:szCs w:val="16"/>
              </w:rPr>
            </w:pPr>
            <w:r w:rsidRPr="00754273">
              <w:rPr>
                <w:rFonts w:cs="Arial"/>
                <w:b/>
                <w:sz w:val="16"/>
                <w:szCs w:val="16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.*</w:t>
            </w:r>
          </w:p>
          <w:p w14:paraId="0709B56F" w14:textId="77777777" w:rsidR="0063173E" w:rsidRPr="00754273" w:rsidRDefault="0063173E" w:rsidP="00F43256">
            <w:pPr>
              <w:pStyle w:val="Akapitzlist"/>
              <w:ind w:left="0" w:right="113"/>
              <w:jc w:val="center"/>
              <w:rPr>
                <w:rFonts w:cs="Arial"/>
                <w:sz w:val="14"/>
                <w:szCs w:val="14"/>
              </w:rPr>
            </w:pPr>
            <w:r w:rsidRPr="00754273">
              <w:rPr>
                <w:rFonts w:cs="Arial"/>
                <w:sz w:val="14"/>
                <w:szCs w:val="14"/>
              </w:rPr>
              <w:t>[krótki opis zamówienia, potwierdzający spełnianie warunku określonego w Rozdziale X ust. 9 SWZ]</w:t>
            </w:r>
          </w:p>
          <w:p w14:paraId="1A821202" w14:textId="77777777" w:rsidR="0063173E" w:rsidRPr="00754273" w:rsidRDefault="0063173E" w:rsidP="00F43256">
            <w:pPr>
              <w:rPr>
                <w:b/>
                <w:color w:val="000000"/>
                <w:sz w:val="16"/>
                <w:szCs w:val="16"/>
              </w:rPr>
            </w:pPr>
          </w:p>
          <w:p w14:paraId="0AF9906D" w14:textId="77777777" w:rsidR="0063173E" w:rsidRPr="00754273" w:rsidRDefault="0063173E" w:rsidP="00F43256">
            <w:pPr>
              <w:rPr>
                <w:b/>
                <w:color w:val="000000"/>
                <w:sz w:val="16"/>
                <w:szCs w:val="16"/>
              </w:rPr>
            </w:pPr>
          </w:p>
          <w:p w14:paraId="232653D5" w14:textId="77777777" w:rsidR="0063173E" w:rsidRPr="00754273" w:rsidRDefault="0063173E" w:rsidP="00F43256">
            <w:pPr>
              <w:rPr>
                <w:b/>
                <w:color w:val="000000"/>
                <w:sz w:val="16"/>
                <w:szCs w:val="16"/>
              </w:rPr>
            </w:pPr>
          </w:p>
          <w:p w14:paraId="106AC8A1" w14:textId="77777777" w:rsidR="0063173E" w:rsidRPr="00754273" w:rsidRDefault="0063173E" w:rsidP="00F43256">
            <w:pPr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F8F71" w14:textId="77777777" w:rsidR="0063173E" w:rsidRPr="00754273" w:rsidRDefault="0063173E" w:rsidP="00F43256">
            <w:pPr>
              <w:rPr>
                <w:color w:val="000000"/>
                <w:sz w:val="16"/>
                <w:szCs w:val="16"/>
              </w:rPr>
            </w:pPr>
            <w:r w:rsidRPr="00754273">
              <w:rPr>
                <w:color w:val="000000"/>
                <w:sz w:val="16"/>
                <w:szCs w:val="16"/>
              </w:rPr>
              <w:t>Zamówienie dotyczyło/dotyczy**</w:t>
            </w:r>
          </w:p>
          <w:p w14:paraId="634EE2C7" w14:textId="77777777" w:rsidR="0063173E" w:rsidRPr="00754273" w:rsidRDefault="0063173E" w:rsidP="00F43256">
            <w:pPr>
              <w:rPr>
                <w:color w:val="000000"/>
                <w:sz w:val="16"/>
                <w:szCs w:val="16"/>
              </w:rPr>
            </w:pPr>
          </w:p>
          <w:p w14:paraId="645EC887" w14:textId="77777777" w:rsidR="0063173E" w:rsidRPr="00754273" w:rsidRDefault="0063173E" w:rsidP="0061754A">
            <w:pPr>
              <w:pStyle w:val="Akapitzlist"/>
              <w:numPr>
                <w:ilvl w:val="0"/>
                <w:numId w:val="6"/>
              </w:numPr>
              <w:ind w:left="353" w:right="218" w:hanging="353"/>
              <w:jc w:val="both"/>
              <w:rPr>
                <w:color w:val="000000"/>
                <w:sz w:val="16"/>
                <w:szCs w:val="16"/>
              </w:rPr>
            </w:pPr>
            <w:r w:rsidRPr="00754273">
              <w:rPr>
                <w:color w:val="000000"/>
                <w:sz w:val="16"/>
                <w:szCs w:val="16"/>
              </w:rPr>
              <w:t>usługi której przedmiotem była/jest ochrona osób i mienia, wykonywana w formie bezpośredniej ochrony fizycznej, realizowanej nieprzerwanie przez okres minimum 12 miesięcy:</w:t>
            </w:r>
          </w:p>
          <w:p w14:paraId="233FD3E3" w14:textId="77777777" w:rsidR="0063173E" w:rsidRPr="00754273" w:rsidRDefault="0063173E" w:rsidP="00F43256">
            <w:pPr>
              <w:pStyle w:val="Akapitzlist"/>
              <w:ind w:left="493"/>
              <w:rPr>
                <w:color w:val="000000"/>
                <w:sz w:val="16"/>
                <w:szCs w:val="16"/>
              </w:rPr>
            </w:pPr>
          </w:p>
          <w:p w14:paraId="62B07412" w14:textId="77777777" w:rsidR="0063173E" w:rsidRPr="00754273" w:rsidRDefault="0063173E" w:rsidP="00F43256">
            <w:pPr>
              <w:jc w:val="center"/>
              <w:rPr>
                <w:color w:val="000000"/>
                <w:sz w:val="16"/>
                <w:szCs w:val="16"/>
              </w:rPr>
            </w:pPr>
            <w:r w:rsidRPr="00754273">
              <w:rPr>
                <w:b/>
                <w:color w:val="000000"/>
                <w:sz w:val="16"/>
                <w:szCs w:val="16"/>
              </w:rPr>
              <w:t>TAK**/NIE**</w:t>
            </w:r>
          </w:p>
          <w:p w14:paraId="2661B0C1" w14:textId="77777777" w:rsidR="0063173E" w:rsidRPr="00754273" w:rsidRDefault="0063173E" w:rsidP="00F43256">
            <w:pPr>
              <w:rPr>
                <w:color w:val="000000"/>
                <w:sz w:val="16"/>
                <w:szCs w:val="16"/>
              </w:rPr>
            </w:pPr>
          </w:p>
          <w:p w14:paraId="0CC6AA44" w14:textId="77777777" w:rsidR="0063173E" w:rsidRPr="00754273" w:rsidRDefault="0063173E" w:rsidP="00F43256">
            <w:pPr>
              <w:rPr>
                <w:b/>
                <w:bCs/>
                <w:color w:val="000000"/>
                <w:sz w:val="16"/>
                <w:szCs w:val="16"/>
              </w:rPr>
            </w:pPr>
          </w:p>
          <w:p w14:paraId="3C7EB77D" w14:textId="77777777" w:rsidR="0063173E" w:rsidRPr="00754273" w:rsidRDefault="0063173E" w:rsidP="00F43256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20682" w14:textId="77777777" w:rsidR="0063173E" w:rsidRPr="00754273" w:rsidRDefault="0063173E" w:rsidP="00F43256">
            <w:pPr>
              <w:jc w:val="center"/>
              <w:rPr>
                <w:color w:val="000000"/>
                <w:sz w:val="16"/>
                <w:szCs w:val="16"/>
              </w:rPr>
            </w:pPr>
            <w:r w:rsidRPr="00754273">
              <w:rPr>
                <w:color w:val="000000"/>
                <w:sz w:val="16"/>
                <w:szCs w:val="16"/>
              </w:rPr>
              <w:t>…………………….***</w:t>
            </w:r>
          </w:p>
          <w:p w14:paraId="39D089BC" w14:textId="7D4A4B44" w:rsidR="0063173E" w:rsidRPr="00754273" w:rsidRDefault="0063173E" w:rsidP="00F43256">
            <w:pPr>
              <w:pStyle w:val="Akapitzlist"/>
              <w:ind w:left="0" w:right="113"/>
              <w:jc w:val="center"/>
              <w:rPr>
                <w:color w:val="000000"/>
                <w:sz w:val="16"/>
                <w:szCs w:val="16"/>
              </w:rPr>
            </w:pPr>
            <w:r w:rsidRPr="00754273">
              <w:rPr>
                <w:rFonts w:cs="Arial"/>
                <w:sz w:val="14"/>
                <w:szCs w:val="14"/>
              </w:rPr>
              <w:t xml:space="preserve">[co najmniej </w:t>
            </w:r>
            <w:r w:rsidR="007A3091">
              <w:rPr>
                <w:rFonts w:cs="Arial"/>
                <w:sz w:val="14"/>
                <w:szCs w:val="14"/>
              </w:rPr>
              <w:t>2 5</w:t>
            </w:r>
            <w:r w:rsidRPr="00754273">
              <w:rPr>
                <w:rFonts w:cs="Arial"/>
                <w:sz w:val="14"/>
                <w:szCs w:val="14"/>
              </w:rPr>
              <w:t>00 000,00 zł brutto]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40C957" w14:textId="77777777" w:rsidR="0063173E" w:rsidRPr="00754273" w:rsidRDefault="0063173E" w:rsidP="00F43256">
            <w:pPr>
              <w:jc w:val="center"/>
              <w:rPr>
                <w:color w:val="000000"/>
                <w:sz w:val="16"/>
                <w:szCs w:val="16"/>
              </w:rPr>
            </w:pPr>
            <w:r w:rsidRPr="00754273">
              <w:rPr>
                <w:color w:val="000000"/>
                <w:sz w:val="16"/>
                <w:szCs w:val="16"/>
              </w:rPr>
              <w:t>……….*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78D27E" w14:textId="77777777" w:rsidR="0063173E" w:rsidRPr="00754273" w:rsidRDefault="0063173E" w:rsidP="00F43256">
            <w:pPr>
              <w:jc w:val="center"/>
              <w:rPr>
                <w:color w:val="000000"/>
                <w:sz w:val="16"/>
                <w:szCs w:val="16"/>
              </w:rPr>
            </w:pPr>
            <w:r w:rsidRPr="00754273">
              <w:rPr>
                <w:color w:val="000000"/>
                <w:sz w:val="16"/>
                <w:szCs w:val="16"/>
              </w:rPr>
              <w:t>…………*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2FF4FA" w14:textId="77777777" w:rsidR="0063173E" w:rsidRPr="00754273" w:rsidRDefault="0063173E" w:rsidP="00F43256">
            <w:pPr>
              <w:jc w:val="center"/>
              <w:rPr>
                <w:color w:val="000000"/>
                <w:sz w:val="16"/>
                <w:szCs w:val="16"/>
              </w:rPr>
            </w:pPr>
            <w:r w:rsidRPr="00754273">
              <w:rPr>
                <w:color w:val="000000"/>
                <w:sz w:val="16"/>
                <w:szCs w:val="16"/>
              </w:rPr>
              <w:t>………………………….*</w:t>
            </w:r>
          </w:p>
        </w:tc>
        <w:tc>
          <w:tcPr>
            <w:tcW w:w="1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D6066C" w14:textId="77777777" w:rsidR="0063173E" w:rsidRPr="00754273" w:rsidRDefault="0063173E" w:rsidP="00F43256">
            <w:pPr>
              <w:jc w:val="center"/>
              <w:rPr>
                <w:color w:val="000000"/>
                <w:sz w:val="16"/>
                <w:szCs w:val="16"/>
              </w:rPr>
            </w:pPr>
            <w:r w:rsidRPr="00754273">
              <w:rPr>
                <w:color w:val="000000"/>
                <w:sz w:val="16"/>
                <w:szCs w:val="16"/>
              </w:rPr>
              <w:t>……………………..*</w:t>
            </w:r>
          </w:p>
        </w:tc>
      </w:tr>
      <w:tr w:rsidR="0063173E" w:rsidRPr="00754273" w14:paraId="7B8B5758" w14:textId="77777777" w:rsidTr="00F43256">
        <w:trPr>
          <w:trHeight w:val="423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B972A7" w14:textId="77777777" w:rsidR="0063173E" w:rsidRPr="00754273" w:rsidRDefault="0063173E" w:rsidP="00F43256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54273">
              <w:rPr>
                <w:b/>
                <w:bCs/>
                <w:color w:val="000000"/>
                <w:sz w:val="16"/>
                <w:szCs w:val="16"/>
              </w:rPr>
              <w:t>2.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704AF5" w14:textId="77777777" w:rsidR="0063173E" w:rsidRPr="00754273" w:rsidRDefault="0063173E" w:rsidP="00F43256">
            <w:pPr>
              <w:pStyle w:val="Akapitzlist"/>
              <w:ind w:left="0" w:right="113"/>
              <w:rPr>
                <w:rFonts w:cs="Arial"/>
                <w:b/>
                <w:sz w:val="16"/>
                <w:szCs w:val="16"/>
              </w:rPr>
            </w:pPr>
            <w:r w:rsidRPr="00754273">
              <w:rPr>
                <w:rFonts w:cs="Arial"/>
                <w:b/>
                <w:sz w:val="16"/>
                <w:szCs w:val="16"/>
              </w:rPr>
              <w:t xml:space="preserve">…………………………………………………………...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* </w:t>
            </w:r>
          </w:p>
          <w:p w14:paraId="50F86E1F" w14:textId="77777777" w:rsidR="0063173E" w:rsidRPr="00754273" w:rsidRDefault="0063173E" w:rsidP="00F43256">
            <w:pPr>
              <w:pStyle w:val="Akapitzlist"/>
              <w:ind w:left="0" w:right="113"/>
              <w:jc w:val="center"/>
              <w:rPr>
                <w:rFonts w:cs="Arial"/>
                <w:sz w:val="14"/>
                <w:szCs w:val="14"/>
              </w:rPr>
            </w:pPr>
            <w:r w:rsidRPr="00754273">
              <w:rPr>
                <w:rFonts w:cs="Arial"/>
                <w:sz w:val="14"/>
                <w:szCs w:val="14"/>
              </w:rPr>
              <w:lastRenderedPageBreak/>
              <w:t>[nazwa zamówienia[</w:t>
            </w:r>
          </w:p>
          <w:p w14:paraId="65A58249" w14:textId="77777777" w:rsidR="0063173E" w:rsidRPr="00754273" w:rsidRDefault="0063173E" w:rsidP="00F43256">
            <w:pPr>
              <w:pStyle w:val="Akapitzlist"/>
              <w:ind w:left="0" w:right="113"/>
              <w:rPr>
                <w:rFonts w:cs="Arial"/>
                <w:b/>
                <w:sz w:val="16"/>
                <w:szCs w:val="16"/>
              </w:rPr>
            </w:pPr>
          </w:p>
          <w:p w14:paraId="1984215C" w14:textId="77777777" w:rsidR="0063173E" w:rsidRPr="00754273" w:rsidRDefault="0063173E" w:rsidP="00F43256">
            <w:pPr>
              <w:pStyle w:val="Akapitzlist"/>
              <w:ind w:left="0" w:right="113"/>
              <w:rPr>
                <w:rFonts w:cs="Arial"/>
                <w:b/>
                <w:sz w:val="16"/>
                <w:szCs w:val="16"/>
              </w:rPr>
            </w:pPr>
            <w:r w:rsidRPr="00754273">
              <w:rPr>
                <w:rFonts w:cs="Arial"/>
                <w:b/>
                <w:sz w:val="16"/>
                <w:szCs w:val="16"/>
              </w:rPr>
              <w:t>………………………………………………………………</w:t>
            </w:r>
          </w:p>
          <w:p w14:paraId="7D007D0B" w14:textId="77777777" w:rsidR="0063173E" w:rsidRPr="00754273" w:rsidRDefault="0063173E" w:rsidP="00F43256">
            <w:pPr>
              <w:pStyle w:val="Akapitzlist"/>
              <w:ind w:left="0" w:right="113"/>
              <w:rPr>
                <w:rFonts w:cs="Arial"/>
                <w:b/>
                <w:sz w:val="16"/>
                <w:szCs w:val="16"/>
              </w:rPr>
            </w:pPr>
            <w:r w:rsidRPr="00754273">
              <w:rPr>
                <w:rFonts w:cs="Arial"/>
                <w:b/>
                <w:sz w:val="16"/>
                <w:szCs w:val="16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.*</w:t>
            </w:r>
          </w:p>
          <w:p w14:paraId="16C9F8CC" w14:textId="77777777" w:rsidR="0063173E" w:rsidRPr="00754273" w:rsidRDefault="0063173E" w:rsidP="00F43256">
            <w:pPr>
              <w:pStyle w:val="Akapitzlist"/>
              <w:ind w:left="0" w:right="113"/>
              <w:jc w:val="center"/>
              <w:rPr>
                <w:rFonts w:cs="Arial"/>
                <w:sz w:val="14"/>
                <w:szCs w:val="14"/>
              </w:rPr>
            </w:pPr>
            <w:r w:rsidRPr="00754273">
              <w:rPr>
                <w:rFonts w:cs="Arial"/>
                <w:sz w:val="14"/>
                <w:szCs w:val="14"/>
              </w:rPr>
              <w:t>[krótki opis zamówienia, potwierdzający spełnianie warunku określonego w Rozdziale X ust. 9 SWZ]</w:t>
            </w:r>
          </w:p>
          <w:p w14:paraId="5D5A6FDE" w14:textId="77777777" w:rsidR="0063173E" w:rsidRPr="00754273" w:rsidRDefault="0063173E" w:rsidP="00F43256">
            <w:pPr>
              <w:pStyle w:val="Akapitzlist"/>
              <w:ind w:left="0" w:right="113"/>
              <w:rPr>
                <w:rFonts w:cs="Arial"/>
                <w:b/>
                <w:sz w:val="16"/>
                <w:szCs w:val="16"/>
              </w:rPr>
            </w:pPr>
          </w:p>
          <w:p w14:paraId="7182759B" w14:textId="77777777" w:rsidR="0063173E" w:rsidRPr="00754273" w:rsidRDefault="0063173E" w:rsidP="00F43256">
            <w:pPr>
              <w:pStyle w:val="Akapitzlist"/>
              <w:ind w:left="0" w:right="113"/>
              <w:rPr>
                <w:rFonts w:cs="Arial"/>
                <w:b/>
                <w:sz w:val="16"/>
                <w:szCs w:val="16"/>
              </w:rPr>
            </w:pPr>
          </w:p>
          <w:p w14:paraId="34E6B2F8" w14:textId="77777777" w:rsidR="0063173E" w:rsidRPr="00754273" w:rsidRDefault="0063173E" w:rsidP="00F43256">
            <w:pPr>
              <w:pStyle w:val="Akapitzlist"/>
              <w:ind w:left="0" w:right="113"/>
              <w:rPr>
                <w:rFonts w:cs="Arial"/>
                <w:b/>
                <w:sz w:val="16"/>
                <w:szCs w:val="16"/>
              </w:rPr>
            </w:pPr>
          </w:p>
          <w:p w14:paraId="116CB115" w14:textId="77777777" w:rsidR="0063173E" w:rsidRPr="00754273" w:rsidRDefault="0063173E" w:rsidP="00F43256">
            <w:pPr>
              <w:pStyle w:val="Akapitzlist"/>
              <w:ind w:left="0" w:right="113"/>
              <w:rPr>
                <w:rFonts w:cs="Arial"/>
                <w:b/>
                <w:sz w:val="16"/>
                <w:szCs w:val="16"/>
              </w:rPr>
            </w:pPr>
          </w:p>
          <w:p w14:paraId="11D23611" w14:textId="77777777" w:rsidR="0063173E" w:rsidRPr="00754273" w:rsidRDefault="0063173E" w:rsidP="00F43256">
            <w:pPr>
              <w:pStyle w:val="Akapitzlist"/>
              <w:ind w:left="0" w:right="113"/>
              <w:rPr>
                <w:rFonts w:cs="Arial"/>
                <w:b/>
                <w:sz w:val="16"/>
                <w:szCs w:val="16"/>
              </w:rPr>
            </w:pPr>
          </w:p>
          <w:p w14:paraId="4870EFEF" w14:textId="77777777" w:rsidR="0063173E" w:rsidRPr="00754273" w:rsidRDefault="0063173E" w:rsidP="00F43256">
            <w:pPr>
              <w:pStyle w:val="Akapitzlist"/>
              <w:ind w:left="0" w:right="113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181C9" w14:textId="77777777" w:rsidR="0063173E" w:rsidRPr="00754273" w:rsidRDefault="0063173E" w:rsidP="00F43256">
            <w:pPr>
              <w:rPr>
                <w:color w:val="000000"/>
                <w:sz w:val="16"/>
                <w:szCs w:val="16"/>
              </w:rPr>
            </w:pPr>
            <w:r w:rsidRPr="00754273">
              <w:rPr>
                <w:color w:val="000000"/>
                <w:sz w:val="16"/>
                <w:szCs w:val="16"/>
              </w:rPr>
              <w:lastRenderedPageBreak/>
              <w:t>Zamówienie dotyczyło/dotyczy**</w:t>
            </w:r>
          </w:p>
          <w:p w14:paraId="47CCCD51" w14:textId="77777777" w:rsidR="0063173E" w:rsidRPr="00754273" w:rsidRDefault="0063173E" w:rsidP="00F43256">
            <w:pPr>
              <w:rPr>
                <w:color w:val="000000"/>
                <w:sz w:val="16"/>
                <w:szCs w:val="16"/>
              </w:rPr>
            </w:pPr>
          </w:p>
          <w:p w14:paraId="16ED7957" w14:textId="77777777" w:rsidR="0063173E" w:rsidRPr="00754273" w:rsidRDefault="0063173E" w:rsidP="0061754A">
            <w:pPr>
              <w:pStyle w:val="Akapitzlist"/>
              <w:numPr>
                <w:ilvl w:val="0"/>
                <w:numId w:val="7"/>
              </w:numPr>
              <w:ind w:left="349" w:right="218" w:hanging="349"/>
              <w:rPr>
                <w:color w:val="000000"/>
                <w:sz w:val="16"/>
                <w:szCs w:val="16"/>
              </w:rPr>
            </w:pPr>
            <w:r w:rsidRPr="00754273">
              <w:rPr>
                <w:color w:val="000000"/>
                <w:sz w:val="16"/>
                <w:szCs w:val="16"/>
              </w:rPr>
              <w:t xml:space="preserve">usługi której przedmiotem była/jest ochrona osób i mienia, wykonywana w </w:t>
            </w:r>
            <w:r w:rsidRPr="00754273">
              <w:rPr>
                <w:color w:val="000000"/>
                <w:sz w:val="16"/>
                <w:szCs w:val="16"/>
              </w:rPr>
              <w:lastRenderedPageBreak/>
              <w:t>formie bezpośredniej ochrony fizycznej, realizowanej nieprzerwanie przez okres minimum 12 miesięcy:</w:t>
            </w:r>
          </w:p>
          <w:p w14:paraId="2F54BB13" w14:textId="77777777" w:rsidR="0063173E" w:rsidRPr="00754273" w:rsidRDefault="0063173E" w:rsidP="00F43256">
            <w:pPr>
              <w:pStyle w:val="Akapitzlist"/>
              <w:ind w:left="493"/>
              <w:rPr>
                <w:color w:val="000000"/>
                <w:sz w:val="16"/>
                <w:szCs w:val="16"/>
              </w:rPr>
            </w:pPr>
          </w:p>
          <w:p w14:paraId="609991C8" w14:textId="77777777" w:rsidR="0063173E" w:rsidRPr="00754273" w:rsidRDefault="0063173E" w:rsidP="00F43256">
            <w:pPr>
              <w:jc w:val="center"/>
              <w:rPr>
                <w:color w:val="000000"/>
                <w:sz w:val="16"/>
                <w:szCs w:val="16"/>
              </w:rPr>
            </w:pPr>
            <w:r w:rsidRPr="00754273">
              <w:rPr>
                <w:b/>
                <w:color w:val="000000"/>
                <w:sz w:val="16"/>
                <w:szCs w:val="16"/>
              </w:rPr>
              <w:t>TAK**/NIE**</w:t>
            </w:r>
          </w:p>
          <w:p w14:paraId="7E7A833D" w14:textId="77777777" w:rsidR="0063173E" w:rsidRPr="00754273" w:rsidRDefault="0063173E" w:rsidP="00F43256">
            <w:pPr>
              <w:rPr>
                <w:color w:val="000000"/>
                <w:sz w:val="16"/>
                <w:szCs w:val="16"/>
              </w:rPr>
            </w:pPr>
          </w:p>
          <w:p w14:paraId="3D09B658" w14:textId="77777777" w:rsidR="0063173E" w:rsidRPr="00754273" w:rsidRDefault="0063173E" w:rsidP="00F43256">
            <w:pPr>
              <w:rPr>
                <w:b/>
                <w:bCs/>
                <w:color w:val="000000"/>
                <w:sz w:val="16"/>
                <w:szCs w:val="16"/>
              </w:rPr>
            </w:pPr>
          </w:p>
          <w:p w14:paraId="38A5191F" w14:textId="77777777" w:rsidR="0063173E" w:rsidRPr="00754273" w:rsidRDefault="0063173E" w:rsidP="00F43256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19B38" w14:textId="77777777" w:rsidR="0063173E" w:rsidRPr="00754273" w:rsidRDefault="0063173E" w:rsidP="00F43256">
            <w:pPr>
              <w:jc w:val="center"/>
              <w:rPr>
                <w:color w:val="000000"/>
                <w:sz w:val="16"/>
                <w:szCs w:val="16"/>
              </w:rPr>
            </w:pPr>
            <w:r w:rsidRPr="00754273">
              <w:rPr>
                <w:color w:val="000000"/>
                <w:sz w:val="16"/>
                <w:szCs w:val="16"/>
              </w:rPr>
              <w:lastRenderedPageBreak/>
              <w:t>…………………….***</w:t>
            </w:r>
          </w:p>
          <w:p w14:paraId="0E6C8ED6" w14:textId="58019028" w:rsidR="0063173E" w:rsidRPr="00754273" w:rsidRDefault="0063173E" w:rsidP="00F43256">
            <w:pPr>
              <w:jc w:val="center"/>
              <w:rPr>
                <w:color w:val="000000"/>
                <w:sz w:val="16"/>
                <w:szCs w:val="16"/>
              </w:rPr>
            </w:pPr>
            <w:r w:rsidRPr="00754273">
              <w:rPr>
                <w:rFonts w:cs="Arial"/>
                <w:sz w:val="14"/>
                <w:szCs w:val="14"/>
              </w:rPr>
              <w:t>[co najmniej</w:t>
            </w:r>
            <w:r>
              <w:rPr>
                <w:rFonts w:cs="Arial"/>
                <w:sz w:val="14"/>
                <w:szCs w:val="14"/>
              </w:rPr>
              <w:t xml:space="preserve"> </w:t>
            </w:r>
            <w:r w:rsidR="007A3091">
              <w:rPr>
                <w:rFonts w:cs="Arial"/>
                <w:sz w:val="14"/>
                <w:szCs w:val="14"/>
              </w:rPr>
              <w:t>2</w:t>
            </w:r>
            <w:r>
              <w:rPr>
                <w:rFonts w:cs="Arial"/>
                <w:sz w:val="14"/>
                <w:szCs w:val="14"/>
              </w:rPr>
              <w:t xml:space="preserve"> </w:t>
            </w:r>
            <w:r w:rsidR="007A3091">
              <w:rPr>
                <w:rFonts w:cs="Arial"/>
                <w:sz w:val="14"/>
                <w:szCs w:val="14"/>
              </w:rPr>
              <w:t>5</w:t>
            </w:r>
            <w:r w:rsidRPr="00754273">
              <w:rPr>
                <w:rFonts w:cs="Arial"/>
                <w:sz w:val="14"/>
                <w:szCs w:val="14"/>
              </w:rPr>
              <w:t>00 000,00 zł brutto]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B052E6" w14:textId="77777777" w:rsidR="0063173E" w:rsidRPr="00754273" w:rsidRDefault="0063173E" w:rsidP="00F43256">
            <w:pPr>
              <w:jc w:val="center"/>
              <w:rPr>
                <w:color w:val="000000"/>
                <w:sz w:val="16"/>
                <w:szCs w:val="16"/>
              </w:rPr>
            </w:pPr>
            <w:r w:rsidRPr="00754273">
              <w:rPr>
                <w:color w:val="000000"/>
                <w:sz w:val="16"/>
                <w:szCs w:val="16"/>
              </w:rPr>
              <w:t>……….*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693360" w14:textId="77777777" w:rsidR="0063173E" w:rsidRPr="00754273" w:rsidRDefault="0063173E" w:rsidP="00F43256">
            <w:pPr>
              <w:rPr>
                <w:sz w:val="16"/>
                <w:szCs w:val="16"/>
              </w:rPr>
            </w:pPr>
            <w:r w:rsidRPr="00754273">
              <w:rPr>
                <w:color w:val="000000"/>
                <w:sz w:val="16"/>
                <w:szCs w:val="16"/>
              </w:rPr>
              <w:t>…………*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E49A0E" w14:textId="77777777" w:rsidR="0063173E" w:rsidRPr="00754273" w:rsidRDefault="0063173E" w:rsidP="00F43256">
            <w:pPr>
              <w:jc w:val="center"/>
              <w:rPr>
                <w:color w:val="000000"/>
                <w:sz w:val="16"/>
                <w:szCs w:val="16"/>
              </w:rPr>
            </w:pPr>
            <w:r w:rsidRPr="00754273">
              <w:rPr>
                <w:color w:val="000000"/>
                <w:sz w:val="16"/>
                <w:szCs w:val="16"/>
              </w:rPr>
              <w:t>………………………….*</w:t>
            </w:r>
          </w:p>
        </w:tc>
        <w:tc>
          <w:tcPr>
            <w:tcW w:w="1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F6DD0F" w14:textId="77777777" w:rsidR="0063173E" w:rsidRPr="00754273" w:rsidRDefault="0063173E" w:rsidP="00F43256">
            <w:pPr>
              <w:jc w:val="center"/>
              <w:rPr>
                <w:color w:val="000000"/>
                <w:sz w:val="16"/>
                <w:szCs w:val="16"/>
              </w:rPr>
            </w:pPr>
            <w:r w:rsidRPr="00754273">
              <w:rPr>
                <w:color w:val="000000"/>
                <w:sz w:val="16"/>
                <w:szCs w:val="16"/>
              </w:rPr>
              <w:t>……………………..*</w:t>
            </w:r>
          </w:p>
        </w:tc>
      </w:tr>
    </w:tbl>
    <w:p w14:paraId="2BA2D570" w14:textId="77777777" w:rsidR="0063173E" w:rsidRPr="00754273" w:rsidRDefault="0063173E" w:rsidP="0063173E">
      <w:pPr>
        <w:spacing w:line="360" w:lineRule="auto"/>
        <w:ind w:right="-425"/>
        <w:jc w:val="both"/>
        <w:rPr>
          <w:rFonts w:cs="Arial"/>
        </w:rPr>
      </w:pPr>
    </w:p>
    <w:p w14:paraId="20E2F6F1" w14:textId="77777777" w:rsidR="0063173E" w:rsidRPr="00754273" w:rsidRDefault="0063173E" w:rsidP="0063173E">
      <w:pPr>
        <w:spacing w:line="360" w:lineRule="auto"/>
        <w:ind w:right="-425"/>
        <w:jc w:val="both"/>
        <w:rPr>
          <w:rFonts w:cs="Arial"/>
        </w:rPr>
      </w:pPr>
    </w:p>
    <w:p w14:paraId="3E283971" w14:textId="77777777" w:rsidR="0063173E" w:rsidRPr="00754273" w:rsidRDefault="0063173E" w:rsidP="0063173E">
      <w:pPr>
        <w:spacing w:line="360" w:lineRule="auto"/>
        <w:jc w:val="both"/>
        <w:rPr>
          <w:rFonts w:cs="Century Gothic"/>
          <w:b/>
          <w:bCs/>
          <w:sz w:val="16"/>
          <w:szCs w:val="16"/>
          <w:u w:val="single"/>
        </w:rPr>
      </w:pPr>
      <w:r w:rsidRPr="00754273">
        <w:rPr>
          <w:rFonts w:cs="Century Gothic"/>
          <w:b/>
          <w:bCs/>
          <w:sz w:val="16"/>
          <w:szCs w:val="16"/>
        </w:rPr>
        <w:t>* -</w:t>
      </w:r>
      <w:r w:rsidRPr="00754273">
        <w:rPr>
          <w:rFonts w:cs="Century Gothic"/>
          <w:bCs/>
          <w:sz w:val="16"/>
          <w:szCs w:val="16"/>
        </w:rPr>
        <w:t xml:space="preserve"> </w:t>
      </w:r>
      <w:r w:rsidRPr="00754273">
        <w:rPr>
          <w:rFonts w:cs="Arial"/>
          <w:sz w:val="16"/>
          <w:szCs w:val="18"/>
        </w:rPr>
        <w:t>pole uzupełnia Wykonawca</w:t>
      </w:r>
    </w:p>
    <w:p w14:paraId="28307F3E" w14:textId="77777777" w:rsidR="0063173E" w:rsidRPr="00754273" w:rsidRDefault="0063173E" w:rsidP="0063173E">
      <w:pPr>
        <w:spacing w:line="360" w:lineRule="auto"/>
        <w:jc w:val="both"/>
        <w:rPr>
          <w:rFonts w:cs="Century Gothic"/>
          <w:sz w:val="16"/>
          <w:szCs w:val="16"/>
        </w:rPr>
      </w:pPr>
      <w:r w:rsidRPr="00754273">
        <w:rPr>
          <w:rFonts w:cs="Century Gothic"/>
          <w:b/>
          <w:bCs/>
          <w:sz w:val="16"/>
          <w:szCs w:val="16"/>
        </w:rPr>
        <w:t xml:space="preserve">** - </w:t>
      </w:r>
      <w:r w:rsidRPr="00754273">
        <w:rPr>
          <w:rFonts w:cs="Century Gothic"/>
          <w:bCs/>
          <w:sz w:val="16"/>
          <w:szCs w:val="16"/>
        </w:rPr>
        <w:t>niepotrzebne skreślić</w:t>
      </w:r>
    </w:p>
    <w:p w14:paraId="678E232C" w14:textId="77777777" w:rsidR="0063173E" w:rsidRPr="00754273" w:rsidRDefault="0063173E" w:rsidP="0063173E">
      <w:pPr>
        <w:spacing w:line="360" w:lineRule="auto"/>
        <w:ind w:left="284" w:hanging="284"/>
        <w:jc w:val="both"/>
        <w:rPr>
          <w:rFonts w:cs="Century Gothic"/>
          <w:b/>
          <w:bCs/>
          <w:sz w:val="16"/>
          <w:szCs w:val="16"/>
        </w:rPr>
      </w:pPr>
      <w:r w:rsidRPr="00754273">
        <w:rPr>
          <w:rFonts w:cs="Century Gothic"/>
          <w:sz w:val="16"/>
          <w:szCs w:val="16"/>
        </w:rPr>
        <w:t>***</w:t>
      </w:r>
      <w:r w:rsidRPr="00754273">
        <w:rPr>
          <w:b/>
          <w:bCs/>
          <w:color w:val="000000"/>
          <w:sz w:val="16"/>
          <w:szCs w:val="16"/>
        </w:rPr>
        <w:t xml:space="preserve"> </w:t>
      </w:r>
      <w:r w:rsidRPr="00754273">
        <w:rPr>
          <w:color w:val="000000"/>
          <w:sz w:val="16"/>
          <w:szCs w:val="16"/>
        </w:rPr>
        <w:t>podać wartość zrealizowanego  zamówienia [PLN] brutto lub wartość zamówienia [PLN] brutto na dzień składania wniosków o dopuszczenie do udziału w Postępowaniu (dotyczy zamówienia, które jest realizowane)</w:t>
      </w:r>
    </w:p>
    <w:p w14:paraId="52E82AEC" w14:textId="77777777" w:rsidR="0063173E" w:rsidRPr="00754273" w:rsidRDefault="0063173E" w:rsidP="0063173E">
      <w:pPr>
        <w:spacing w:line="360" w:lineRule="auto"/>
        <w:ind w:right="-425"/>
        <w:jc w:val="both"/>
        <w:rPr>
          <w:rFonts w:cs="Arial"/>
          <w:b/>
        </w:rPr>
      </w:pPr>
    </w:p>
    <w:p w14:paraId="2FC374B4" w14:textId="77777777" w:rsidR="0063173E" w:rsidRPr="00754273" w:rsidRDefault="0063173E" w:rsidP="0063173E">
      <w:pPr>
        <w:spacing w:line="360" w:lineRule="auto"/>
        <w:ind w:right="-425"/>
        <w:jc w:val="both"/>
        <w:rPr>
          <w:rFonts w:cs="Arial"/>
          <w:sz w:val="16"/>
          <w:szCs w:val="16"/>
          <w:u w:val="single"/>
        </w:rPr>
      </w:pPr>
      <w:r w:rsidRPr="00754273">
        <w:rPr>
          <w:rFonts w:cs="Arial"/>
          <w:sz w:val="16"/>
          <w:szCs w:val="16"/>
          <w:u w:val="single"/>
        </w:rPr>
        <w:t>UWAGA:</w:t>
      </w:r>
    </w:p>
    <w:p w14:paraId="7860F67A" w14:textId="77777777" w:rsidR="0063173E" w:rsidRPr="00754273" w:rsidRDefault="0063173E" w:rsidP="0063173E">
      <w:pPr>
        <w:autoSpaceDE w:val="0"/>
        <w:autoSpaceDN w:val="0"/>
        <w:adjustRightInd w:val="0"/>
        <w:spacing w:line="360" w:lineRule="auto"/>
        <w:ind w:left="-567" w:right="-519" w:firstLine="567"/>
        <w:jc w:val="both"/>
        <w:rPr>
          <w:rFonts w:cs="TimesNewRoman"/>
          <w:sz w:val="16"/>
          <w:szCs w:val="16"/>
        </w:rPr>
      </w:pPr>
      <w:r w:rsidRPr="00754273">
        <w:rPr>
          <w:rFonts w:cs="Arial"/>
          <w:sz w:val="16"/>
          <w:szCs w:val="16"/>
        </w:rPr>
        <w:t xml:space="preserve">Do każdego zamówienia wymienionego w wykazie należy dołączyć </w:t>
      </w:r>
      <w:r w:rsidRPr="00754273">
        <w:rPr>
          <w:rFonts w:cs="TimesNewRoman"/>
          <w:sz w:val="16"/>
          <w:szCs w:val="16"/>
        </w:rPr>
        <w:t>dowody określające czy ww. zamówienia zostały wykonane</w:t>
      </w:r>
      <w:r w:rsidRPr="00754273">
        <w:t xml:space="preserve"> </w:t>
      </w:r>
      <w:r w:rsidRPr="00754273">
        <w:rPr>
          <w:rFonts w:cs="TimesNewRoman"/>
          <w:sz w:val="16"/>
          <w:szCs w:val="16"/>
        </w:rPr>
        <w:t>należycie lub są wykonywane należycie.</w:t>
      </w:r>
    </w:p>
    <w:p w14:paraId="3ADCA566" w14:textId="77777777" w:rsidR="0063173E" w:rsidRPr="00754273" w:rsidRDefault="0063173E" w:rsidP="0063173E">
      <w:pPr>
        <w:ind w:right="-519"/>
        <w:jc w:val="both"/>
        <w:rPr>
          <w:rFonts w:cs="Arial"/>
          <w:bCs/>
          <w:sz w:val="16"/>
          <w:szCs w:val="16"/>
        </w:rPr>
      </w:pPr>
      <w:r w:rsidRPr="00754273">
        <w:rPr>
          <w:rFonts w:cs="Arial"/>
          <w:bCs/>
          <w:sz w:val="16"/>
          <w:szCs w:val="16"/>
        </w:rPr>
        <w:t>Zamawiający wskazuje, iż dowodami, o których mowa powyżej są:</w:t>
      </w:r>
    </w:p>
    <w:p w14:paraId="3DC2164B" w14:textId="77777777" w:rsidR="0063173E" w:rsidRPr="00754273" w:rsidRDefault="0063173E" w:rsidP="0061754A">
      <w:pPr>
        <w:numPr>
          <w:ilvl w:val="0"/>
          <w:numId w:val="11"/>
        </w:numPr>
        <w:ind w:left="426" w:right="-519" w:hanging="426"/>
        <w:jc w:val="both"/>
        <w:rPr>
          <w:rFonts w:cs="Arial"/>
          <w:bCs/>
          <w:sz w:val="16"/>
          <w:szCs w:val="16"/>
        </w:rPr>
      </w:pPr>
      <w:r w:rsidRPr="00754273">
        <w:rPr>
          <w:rFonts w:cs="Arial"/>
          <w:bCs/>
          <w:sz w:val="16"/>
          <w:szCs w:val="16"/>
        </w:rPr>
        <w:t>referencje bądź inne dokumenty sporządzone</w:t>
      </w:r>
      <w:r w:rsidRPr="00754273">
        <w:rPr>
          <w:rFonts w:cs="Arial"/>
          <w:bCs/>
          <w:i/>
          <w:iCs/>
          <w:sz w:val="16"/>
          <w:szCs w:val="16"/>
        </w:rPr>
        <w:t xml:space="preserve"> </w:t>
      </w:r>
      <w:r w:rsidRPr="00754273">
        <w:rPr>
          <w:rFonts w:cs="Arial"/>
          <w:bCs/>
          <w:sz w:val="16"/>
          <w:szCs w:val="16"/>
        </w:rPr>
        <w:t xml:space="preserve">przez podmiot, na rzecz którego usługi zostały wykonane, </w:t>
      </w:r>
      <w:r w:rsidRPr="00754273">
        <w:rPr>
          <w:rFonts w:cs="Arial"/>
          <w:bCs/>
          <w:sz w:val="16"/>
          <w:szCs w:val="16"/>
          <w:u w:val="single"/>
        </w:rPr>
        <w:t xml:space="preserve">a w przypadku świadczeń powtarzających się  lub ciągłych są wykonywane, </w:t>
      </w:r>
    </w:p>
    <w:p w14:paraId="59DE05B9" w14:textId="77777777" w:rsidR="0063173E" w:rsidRPr="00754273" w:rsidRDefault="0063173E" w:rsidP="0061754A">
      <w:pPr>
        <w:numPr>
          <w:ilvl w:val="0"/>
          <w:numId w:val="11"/>
        </w:numPr>
        <w:ind w:left="426" w:right="-519" w:hanging="426"/>
        <w:jc w:val="both"/>
        <w:rPr>
          <w:rFonts w:cs="Arial"/>
          <w:bCs/>
          <w:sz w:val="16"/>
          <w:szCs w:val="16"/>
        </w:rPr>
      </w:pPr>
      <w:r w:rsidRPr="00754273">
        <w:rPr>
          <w:rFonts w:cs="Arial"/>
          <w:bCs/>
          <w:sz w:val="16"/>
          <w:szCs w:val="16"/>
        </w:rPr>
        <w:t>jeżeli Wykonawca z przyczyn niezależnych od niego nie jest w stanie uzyskać tych dokumentów – oświadczenie Wykonawcy.</w:t>
      </w:r>
    </w:p>
    <w:p w14:paraId="358E792D" w14:textId="77777777" w:rsidR="0063173E" w:rsidRPr="00754273" w:rsidRDefault="0063173E" w:rsidP="0063173E">
      <w:pPr>
        <w:ind w:left="426" w:right="-519"/>
        <w:jc w:val="both"/>
        <w:rPr>
          <w:rFonts w:cs="Arial"/>
          <w:bCs/>
          <w:sz w:val="16"/>
          <w:szCs w:val="16"/>
        </w:rPr>
      </w:pPr>
    </w:p>
    <w:p w14:paraId="35CB8D90" w14:textId="77777777" w:rsidR="0063173E" w:rsidRPr="00754273" w:rsidRDefault="0063173E" w:rsidP="0063173E">
      <w:pPr>
        <w:ind w:right="111"/>
        <w:jc w:val="both"/>
        <w:rPr>
          <w:rFonts w:cs="Arial"/>
          <w:bCs/>
          <w:sz w:val="16"/>
          <w:szCs w:val="16"/>
        </w:rPr>
      </w:pPr>
      <w:r w:rsidRPr="00754273">
        <w:rPr>
          <w:rFonts w:cs="Arial"/>
          <w:bCs/>
          <w:sz w:val="16"/>
          <w:szCs w:val="16"/>
        </w:rPr>
        <w:t>W przypadku świadczeń powtarzających się lub ciągłych nadal wykonywanych referencje bądź inne dokumenty potwierdzające ich należyte wykonywanie powinny być wystawione w okresie ostatnich 3 miesięcy.</w:t>
      </w:r>
    </w:p>
    <w:p w14:paraId="5D029B76" w14:textId="77777777" w:rsidR="0063173E" w:rsidRPr="00754273" w:rsidRDefault="0063173E" w:rsidP="0063173E">
      <w:pPr>
        <w:ind w:right="-519" w:hanging="567"/>
        <w:jc w:val="both"/>
        <w:rPr>
          <w:rFonts w:cs="Century Gothic"/>
          <w:sz w:val="16"/>
          <w:szCs w:val="16"/>
          <w:u w:val="single"/>
        </w:rPr>
      </w:pPr>
    </w:p>
    <w:p w14:paraId="4812E904" w14:textId="77777777" w:rsidR="0063173E" w:rsidRPr="00754273" w:rsidRDefault="0063173E" w:rsidP="0063173E">
      <w:pPr>
        <w:ind w:right="-519"/>
        <w:jc w:val="both"/>
        <w:rPr>
          <w:rFonts w:cs="Century Gothic"/>
          <w:sz w:val="16"/>
          <w:szCs w:val="16"/>
          <w:u w:val="single"/>
        </w:rPr>
      </w:pPr>
      <w:r w:rsidRPr="00754273">
        <w:rPr>
          <w:rFonts w:cs="Century Gothic"/>
          <w:sz w:val="16"/>
          <w:szCs w:val="16"/>
          <w:u w:val="single"/>
        </w:rPr>
        <w:t>Ww. dokumenty należy przedłożyć w porządku odpowiadającym numeracji z tabeli.</w:t>
      </w:r>
    </w:p>
    <w:p w14:paraId="18820E8E" w14:textId="77777777" w:rsidR="0063173E" w:rsidRPr="00754273" w:rsidRDefault="0063173E" w:rsidP="0063173E">
      <w:pPr>
        <w:spacing w:line="360" w:lineRule="auto"/>
        <w:ind w:right="-425"/>
        <w:jc w:val="both"/>
        <w:rPr>
          <w:rFonts w:cs="Arial"/>
          <w:b/>
        </w:rPr>
      </w:pPr>
    </w:p>
    <w:p w14:paraId="26B1C37E" w14:textId="77777777" w:rsidR="0063173E" w:rsidRPr="00754273" w:rsidRDefault="0063173E" w:rsidP="0063173E">
      <w:pPr>
        <w:spacing w:line="360" w:lineRule="auto"/>
        <w:ind w:right="-425"/>
        <w:jc w:val="both"/>
        <w:rPr>
          <w:rFonts w:cs="Arial"/>
          <w:sz w:val="16"/>
          <w:szCs w:val="16"/>
          <w:u w:val="single"/>
        </w:rPr>
      </w:pPr>
    </w:p>
    <w:p w14:paraId="4441A1E0" w14:textId="77777777" w:rsidR="0063173E" w:rsidRPr="00754273" w:rsidRDefault="0063173E" w:rsidP="0063173E">
      <w:pPr>
        <w:spacing w:line="360" w:lineRule="auto"/>
        <w:ind w:left="-426" w:right="-425"/>
        <w:jc w:val="both"/>
        <w:rPr>
          <w:rFonts w:cs="Arial"/>
          <w:b/>
          <w:bCs/>
        </w:rPr>
      </w:pPr>
      <w:r w:rsidRPr="00754273">
        <w:rPr>
          <w:rFonts w:cs="Arial"/>
          <w:b/>
          <w:bCs/>
        </w:rPr>
        <w:t>[Warunek określony w Rozdziale X ust. 10 SWZ]</w:t>
      </w:r>
    </w:p>
    <w:p w14:paraId="24EBE37F" w14:textId="259F696D" w:rsidR="0063173E" w:rsidRPr="00754273" w:rsidRDefault="0063173E" w:rsidP="0063173E">
      <w:pPr>
        <w:spacing w:line="360" w:lineRule="auto"/>
        <w:ind w:left="-426" w:right="111"/>
        <w:jc w:val="both"/>
        <w:rPr>
          <w:rFonts w:cs="Arial"/>
        </w:rPr>
      </w:pPr>
      <w:r w:rsidRPr="00754273">
        <w:rPr>
          <w:rFonts w:cs="Arial"/>
          <w:b/>
        </w:rPr>
        <w:t>OŚWIADCZAMY,</w:t>
      </w:r>
      <w:r w:rsidRPr="00754273">
        <w:rPr>
          <w:rFonts w:cs="Arial"/>
        </w:rPr>
        <w:t xml:space="preserve"> iż w okresie wskazanym w Rozdziale X ust. 10 SWZ przed upływem terminu składania wniosków o dopuszczenie do udziału w Postępowaniu, </w:t>
      </w:r>
      <w:r>
        <w:rPr>
          <w:rFonts w:cs="Arial"/>
        </w:rPr>
        <w:br/>
      </w:r>
      <w:r w:rsidRPr="00754273">
        <w:rPr>
          <w:rFonts w:cs="Arial"/>
        </w:rPr>
        <w:t>a jeżeli okres działalności jest krótszy – w tym okresie, zrealizowaliśmy/realizujemy następujące zamówienia (zgodnie z warunkiem określonym w</w:t>
      </w:r>
      <w:r w:rsidRPr="00754273">
        <w:rPr>
          <w:rFonts w:cs="Arial"/>
          <w:b/>
        </w:rPr>
        <w:t xml:space="preserve"> Rozdziale X ust. 10 SWZ</w:t>
      </w:r>
      <w:r w:rsidRPr="00754273">
        <w:rPr>
          <w:rFonts w:cs="Arial"/>
        </w:rPr>
        <w:t>):</w:t>
      </w:r>
    </w:p>
    <w:p w14:paraId="08833FCE" w14:textId="77777777" w:rsidR="0063173E" w:rsidRPr="00754273" w:rsidRDefault="0063173E" w:rsidP="0063173E">
      <w:pPr>
        <w:spacing w:line="360" w:lineRule="auto"/>
        <w:ind w:left="-426" w:right="-425"/>
        <w:jc w:val="both"/>
        <w:rPr>
          <w:rFonts w:cs="Arial"/>
        </w:rPr>
      </w:pPr>
    </w:p>
    <w:tbl>
      <w:tblPr>
        <w:tblW w:w="15173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2"/>
        <w:gridCol w:w="4111"/>
        <w:gridCol w:w="2835"/>
        <w:gridCol w:w="2126"/>
        <w:gridCol w:w="851"/>
        <w:gridCol w:w="850"/>
        <w:gridCol w:w="2127"/>
        <w:gridCol w:w="1711"/>
      </w:tblGrid>
      <w:tr w:rsidR="0063173E" w:rsidRPr="00754273" w14:paraId="56B50D94" w14:textId="77777777" w:rsidTr="00F43256">
        <w:trPr>
          <w:trHeight w:val="452"/>
          <w:jc w:val="center"/>
        </w:trPr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2E336BF2" w14:textId="77777777" w:rsidR="0063173E" w:rsidRPr="00754273" w:rsidRDefault="0063173E" w:rsidP="00F43256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54273">
              <w:rPr>
                <w:b/>
                <w:bCs/>
                <w:color w:val="000000"/>
                <w:sz w:val="16"/>
                <w:szCs w:val="16"/>
              </w:rPr>
              <w:lastRenderedPageBreak/>
              <w:t>Lp.</w:t>
            </w:r>
          </w:p>
        </w:tc>
        <w:tc>
          <w:tcPr>
            <w:tcW w:w="411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05C0FFE7" w14:textId="77777777" w:rsidR="0063173E" w:rsidRPr="00754273" w:rsidRDefault="0063173E" w:rsidP="00F43256">
            <w:pPr>
              <w:jc w:val="center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  <w:r w:rsidRPr="00754273">
              <w:rPr>
                <w:rFonts w:cs="Arial"/>
                <w:b/>
                <w:bCs/>
                <w:color w:val="000000"/>
                <w:sz w:val="16"/>
                <w:szCs w:val="16"/>
              </w:rPr>
              <w:t>Przedmiot zamówienia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5826045A" w14:textId="77777777" w:rsidR="0063173E" w:rsidRPr="00754273" w:rsidRDefault="0063173E" w:rsidP="00F43256">
            <w:pPr>
              <w:jc w:val="center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  <w:r w:rsidRPr="00754273">
              <w:rPr>
                <w:rFonts w:cs="Arial"/>
                <w:b/>
                <w:bCs/>
                <w:color w:val="000000"/>
                <w:sz w:val="16"/>
                <w:szCs w:val="16"/>
              </w:rPr>
              <w:t>Zakres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4581DCD1" w14:textId="77777777" w:rsidR="0063173E" w:rsidRPr="00754273" w:rsidRDefault="0063173E" w:rsidP="00F43256">
            <w:pPr>
              <w:jc w:val="center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  <w:r w:rsidRPr="00754273">
              <w:rPr>
                <w:rFonts w:cs="Arial"/>
                <w:b/>
                <w:bCs/>
                <w:color w:val="000000"/>
                <w:sz w:val="16"/>
                <w:szCs w:val="16"/>
              </w:rPr>
              <w:t>Wartość zrealizowanego zamówienia [PLN] brutto lub  Wartość zamówienia [PLN] brutto na dzień składania wniosków o dopuszczenie do udziału w Postępowaniu (dotyczy zamówienia w trakcie realizacji)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14:paraId="22011BE3" w14:textId="77777777" w:rsidR="0063173E" w:rsidRPr="00754273" w:rsidRDefault="0063173E" w:rsidP="00F43256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54273">
              <w:rPr>
                <w:rFonts w:cs="Arial"/>
                <w:b/>
                <w:bCs/>
                <w:color w:val="000000"/>
                <w:sz w:val="16"/>
                <w:szCs w:val="16"/>
              </w:rPr>
              <w:t>Termin realizacji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1F97A4C4" w14:textId="77777777" w:rsidR="0063173E" w:rsidRPr="00754273" w:rsidRDefault="0063173E" w:rsidP="00F43256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54273">
              <w:rPr>
                <w:rFonts w:cs="Arial"/>
                <w:b/>
                <w:sz w:val="16"/>
                <w:szCs w:val="16"/>
              </w:rPr>
              <w:t>Zamawiający/Odbiorca zamówienia (nazwa, adres) w tym dane osoby dedykowanej ze strony Zamawiającego i/lub Odbiorcy do nadzoru nad realizacją z</w:t>
            </w:r>
            <w:r>
              <w:rPr>
                <w:rFonts w:cs="Arial"/>
                <w:b/>
                <w:sz w:val="16"/>
                <w:szCs w:val="16"/>
              </w:rPr>
              <w:t>a</w:t>
            </w:r>
            <w:r w:rsidRPr="00754273">
              <w:rPr>
                <w:rFonts w:cs="Arial"/>
                <w:b/>
                <w:sz w:val="16"/>
                <w:szCs w:val="16"/>
              </w:rPr>
              <w:t>mówienia (imię, nazwisko, dane kontaktowe, adres korespondencyjny, numer telefonu, adres poczty elektronicznej).</w:t>
            </w:r>
          </w:p>
        </w:tc>
        <w:tc>
          <w:tcPr>
            <w:tcW w:w="17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1798A9C1" w14:textId="77777777" w:rsidR="0063173E" w:rsidRPr="00754273" w:rsidRDefault="0063173E" w:rsidP="00F43256">
            <w:pPr>
              <w:jc w:val="center"/>
              <w:rPr>
                <w:b/>
                <w:bCs/>
                <w:color w:val="000000"/>
                <w:sz w:val="16"/>
                <w:szCs w:val="16"/>
                <w:shd w:val="clear" w:color="auto" w:fill="BFBFBF" w:themeFill="background1" w:themeFillShade="BF"/>
              </w:rPr>
            </w:pPr>
            <w:r w:rsidRPr="00754273">
              <w:rPr>
                <w:rFonts w:cs="Arial"/>
                <w:b/>
                <w:iCs/>
                <w:sz w:val="15"/>
                <w:szCs w:val="15"/>
              </w:rPr>
              <w:t xml:space="preserve">Wykonawca zamówienia </w:t>
            </w:r>
            <w:r w:rsidRPr="00754273">
              <w:rPr>
                <w:rFonts w:cs="Arial"/>
                <w:b/>
                <w:iCs/>
                <w:sz w:val="15"/>
                <w:szCs w:val="15"/>
              </w:rPr>
              <w:br/>
              <w:t>(nazwa i adres)</w:t>
            </w:r>
          </w:p>
        </w:tc>
      </w:tr>
      <w:tr w:rsidR="0063173E" w:rsidRPr="00754273" w14:paraId="1606E76F" w14:textId="77777777" w:rsidTr="00F43256">
        <w:trPr>
          <w:cantSplit/>
          <w:trHeight w:val="1315"/>
          <w:jc w:val="center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AD6D701" w14:textId="77777777" w:rsidR="0063173E" w:rsidRPr="00754273" w:rsidRDefault="0063173E" w:rsidP="00F43256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1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1F034550" w14:textId="77777777" w:rsidR="0063173E" w:rsidRPr="00754273" w:rsidRDefault="0063173E" w:rsidP="00F43256">
            <w:pPr>
              <w:jc w:val="center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5B86E2F4" w14:textId="77777777" w:rsidR="0063173E" w:rsidRPr="00754273" w:rsidRDefault="0063173E" w:rsidP="00F43256">
            <w:pPr>
              <w:jc w:val="center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60BDA320" w14:textId="77777777" w:rsidR="0063173E" w:rsidRPr="00754273" w:rsidRDefault="0063173E" w:rsidP="00F43256">
            <w:pPr>
              <w:jc w:val="center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textDirection w:val="tbRl"/>
            <w:vAlign w:val="center"/>
          </w:tcPr>
          <w:p w14:paraId="6627DF76" w14:textId="77777777" w:rsidR="0063173E" w:rsidRPr="00754273" w:rsidRDefault="0063173E" w:rsidP="00F43256">
            <w:pPr>
              <w:ind w:left="113" w:right="113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54273">
              <w:rPr>
                <w:rFonts w:cs="Arial"/>
                <w:b/>
                <w:bCs/>
                <w:color w:val="000000"/>
                <w:sz w:val="16"/>
                <w:szCs w:val="16"/>
              </w:rPr>
              <w:t>Rozpoczęcie (</w:t>
            </w:r>
            <w:proofErr w:type="spellStart"/>
            <w:r w:rsidRPr="00754273">
              <w:rPr>
                <w:rFonts w:cs="Arial"/>
                <w:b/>
                <w:bCs/>
                <w:color w:val="000000"/>
                <w:sz w:val="16"/>
                <w:szCs w:val="16"/>
              </w:rPr>
              <w:t>dd</w:t>
            </w:r>
            <w:proofErr w:type="spellEnd"/>
            <w:r w:rsidRPr="00754273">
              <w:rPr>
                <w:rFonts w:cs="Arial"/>
                <w:b/>
                <w:bCs/>
                <w:color w:val="000000"/>
                <w:sz w:val="16"/>
                <w:szCs w:val="16"/>
              </w:rPr>
              <w:t>/mm/</w:t>
            </w:r>
            <w:proofErr w:type="spellStart"/>
            <w:r w:rsidRPr="00754273">
              <w:rPr>
                <w:rFonts w:cs="Arial"/>
                <w:b/>
                <w:bCs/>
                <w:color w:val="000000"/>
                <w:sz w:val="16"/>
                <w:szCs w:val="16"/>
              </w:rPr>
              <w:t>rrrr</w:t>
            </w:r>
            <w:proofErr w:type="spellEnd"/>
            <w:r w:rsidRPr="00754273">
              <w:rPr>
                <w:rFonts w:cs="Arial"/>
                <w:b/>
                <w:bCs/>
                <w:color w:val="000000"/>
                <w:sz w:val="16"/>
                <w:szCs w:val="16"/>
              </w:rPr>
              <w:t>)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textDirection w:val="tbRl"/>
            <w:vAlign w:val="center"/>
          </w:tcPr>
          <w:p w14:paraId="22B48DBB" w14:textId="77777777" w:rsidR="0063173E" w:rsidRPr="00754273" w:rsidRDefault="0063173E" w:rsidP="00F43256">
            <w:pPr>
              <w:ind w:left="113" w:right="113"/>
              <w:jc w:val="center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  <w:r w:rsidRPr="00754273">
              <w:rPr>
                <w:rFonts w:cs="Arial"/>
                <w:b/>
                <w:bCs/>
                <w:color w:val="000000"/>
                <w:sz w:val="16"/>
                <w:szCs w:val="16"/>
              </w:rPr>
              <w:t xml:space="preserve">Zakończenie </w:t>
            </w:r>
          </w:p>
          <w:p w14:paraId="03AE0CF0" w14:textId="77777777" w:rsidR="0063173E" w:rsidRPr="00754273" w:rsidRDefault="0063173E" w:rsidP="00F43256">
            <w:pPr>
              <w:ind w:left="113" w:right="113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54273">
              <w:rPr>
                <w:rFonts w:cs="Arial"/>
                <w:b/>
                <w:bCs/>
                <w:color w:val="000000"/>
                <w:sz w:val="16"/>
                <w:szCs w:val="16"/>
              </w:rPr>
              <w:t>(</w:t>
            </w:r>
            <w:proofErr w:type="spellStart"/>
            <w:r w:rsidRPr="00754273">
              <w:rPr>
                <w:rFonts w:cs="Arial"/>
                <w:b/>
                <w:bCs/>
                <w:color w:val="000000"/>
                <w:sz w:val="16"/>
                <w:szCs w:val="16"/>
              </w:rPr>
              <w:t>dd</w:t>
            </w:r>
            <w:proofErr w:type="spellEnd"/>
            <w:r w:rsidRPr="00754273">
              <w:rPr>
                <w:rFonts w:cs="Arial"/>
                <w:b/>
                <w:bCs/>
                <w:color w:val="000000"/>
                <w:sz w:val="16"/>
                <w:szCs w:val="16"/>
              </w:rPr>
              <w:t>/mm/</w:t>
            </w:r>
            <w:proofErr w:type="spellStart"/>
            <w:r w:rsidRPr="00754273">
              <w:rPr>
                <w:rFonts w:cs="Arial"/>
                <w:b/>
                <w:bCs/>
                <w:color w:val="000000"/>
                <w:sz w:val="16"/>
                <w:szCs w:val="16"/>
              </w:rPr>
              <w:t>rrrr</w:t>
            </w:r>
            <w:proofErr w:type="spellEnd"/>
            <w:r w:rsidRPr="00754273">
              <w:rPr>
                <w:rFonts w:cs="Arial"/>
                <w:b/>
                <w:bCs/>
                <w:color w:val="000000"/>
                <w:sz w:val="16"/>
                <w:szCs w:val="16"/>
              </w:rPr>
              <w:t>)</w:t>
            </w: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47330A09" w14:textId="77777777" w:rsidR="0063173E" w:rsidRPr="00754273" w:rsidRDefault="0063173E" w:rsidP="00F43256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0C14D39D" w14:textId="77777777" w:rsidR="0063173E" w:rsidRPr="00754273" w:rsidRDefault="0063173E" w:rsidP="00F43256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63173E" w:rsidRPr="00754273" w14:paraId="4BE0A643" w14:textId="77777777" w:rsidTr="00F43256">
        <w:trPr>
          <w:trHeight w:val="423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E9460C" w14:textId="77777777" w:rsidR="0063173E" w:rsidRPr="00754273" w:rsidRDefault="0063173E" w:rsidP="00F43256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54273">
              <w:rPr>
                <w:b/>
                <w:bCs/>
                <w:color w:val="000000"/>
                <w:sz w:val="16"/>
                <w:szCs w:val="16"/>
              </w:rPr>
              <w:t>1.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310118" w14:textId="77777777" w:rsidR="0063173E" w:rsidRPr="00754273" w:rsidRDefault="0063173E" w:rsidP="00F43256">
            <w:pPr>
              <w:pStyle w:val="Akapitzlist"/>
              <w:ind w:left="0" w:right="113"/>
              <w:rPr>
                <w:rFonts w:cs="Arial"/>
                <w:b/>
                <w:sz w:val="16"/>
                <w:szCs w:val="16"/>
              </w:rPr>
            </w:pPr>
          </w:p>
          <w:p w14:paraId="2C03BB2E" w14:textId="77777777" w:rsidR="0063173E" w:rsidRPr="00754273" w:rsidRDefault="0063173E" w:rsidP="00F43256">
            <w:pPr>
              <w:pStyle w:val="Akapitzlist"/>
              <w:ind w:left="0" w:right="113"/>
              <w:rPr>
                <w:rFonts w:cs="Arial"/>
                <w:b/>
                <w:sz w:val="16"/>
                <w:szCs w:val="16"/>
              </w:rPr>
            </w:pPr>
            <w:r w:rsidRPr="00754273">
              <w:rPr>
                <w:rFonts w:cs="Arial"/>
                <w:b/>
                <w:sz w:val="16"/>
                <w:szCs w:val="16"/>
              </w:rPr>
              <w:t xml:space="preserve">…………………………………………………………...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* </w:t>
            </w:r>
          </w:p>
          <w:p w14:paraId="263095CD" w14:textId="77777777" w:rsidR="0063173E" w:rsidRPr="00754273" w:rsidRDefault="0063173E" w:rsidP="00F43256">
            <w:pPr>
              <w:pStyle w:val="Akapitzlist"/>
              <w:ind w:left="0" w:right="113"/>
              <w:jc w:val="center"/>
              <w:rPr>
                <w:rFonts w:cs="Arial"/>
                <w:sz w:val="14"/>
                <w:szCs w:val="14"/>
              </w:rPr>
            </w:pPr>
            <w:r w:rsidRPr="00754273">
              <w:rPr>
                <w:rFonts w:cs="Arial"/>
                <w:sz w:val="14"/>
                <w:szCs w:val="14"/>
              </w:rPr>
              <w:t>[nazwa zamówienia[</w:t>
            </w:r>
          </w:p>
          <w:p w14:paraId="30EF94E4" w14:textId="77777777" w:rsidR="0063173E" w:rsidRPr="00754273" w:rsidRDefault="0063173E" w:rsidP="00F43256">
            <w:pPr>
              <w:pStyle w:val="Akapitzlist"/>
              <w:ind w:left="0" w:right="113"/>
              <w:rPr>
                <w:rFonts w:cs="Arial"/>
                <w:b/>
                <w:sz w:val="16"/>
                <w:szCs w:val="16"/>
              </w:rPr>
            </w:pPr>
          </w:p>
          <w:p w14:paraId="722FCA3D" w14:textId="77777777" w:rsidR="0063173E" w:rsidRPr="00754273" w:rsidRDefault="0063173E" w:rsidP="00F43256">
            <w:pPr>
              <w:pStyle w:val="Akapitzlist"/>
              <w:ind w:left="0" w:right="113"/>
              <w:rPr>
                <w:rFonts w:cs="Arial"/>
                <w:b/>
                <w:sz w:val="16"/>
                <w:szCs w:val="16"/>
              </w:rPr>
            </w:pPr>
            <w:r w:rsidRPr="00754273">
              <w:rPr>
                <w:rFonts w:cs="Arial"/>
                <w:b/>
                <w:sz w:val="16"/>
                <w:szCs w:val="16"/>
              </w:rPr>
              <w:t>………………………………………………………………</w:t>
            </w:r>
          </w:p>
          <w:p w14:paraId="2E6E7714" w14:textId="77777777" w:rsidR="0063173E" w:rsidRPr="00754273" w:rsidRDefault="0063173E" w:rsidP="00F43256">
            <w:pPr>
              <w:pStyle w:val="Akapitzlist"/>
              <w:ind w:left="0" w:right="113"/>
              <w:rPr>
                <w:rFonts w:cs="Arial"/>
                <w:b/>
                <w:sz w:val="16"/>
                <w:szCs w:val="16"/>
              </w:rPr>
            </w:pPr>
            <w:r w:rsidRPr="00754273">
              <w:rPr>
                <w:rFonts w:cs="Arial"/>
                <w:b/>
                <w:sz w:val="16"/>
                <w:szCs w:val="16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.*</w:t>
            </w:r>
          </w:p>
          <w:p w14:paraId="5EDB09EA" w14:textId="77777777" w:rsidR="0063173E" w:rsidRPr="00754273" w:rsidRDefault="0063173E" w:rsidP="00F43256">
            <w:pPr>
              <w:pStyle w:val="Akapitzlist"/>
              <w:ind w:left="0" w:right="113"/>
              <w:jc w:val="center"/>
              <w:rPr>
                <w:rFonts w:cs="Arial"/>
                <w:sz w:val="14"/>
                <w:szCs w:val="14"/>
              </w:rPr>
            </w:pPr>
            <w:r w:rsidRPr="00754273">
              <w:rPr>
                <w:rFonts w:cs="Arial"/>
                <w:sz w:val="14"/>
                <w:szCs w:val="14"/>
              </w:rPr>
              <w:t>[krótki opis zamówienia, potwierdzający spełnianie warunku określonego w Rozdziale X ust. 10 SWZ]</w:t>
            </w:r>
          </w:p>
          <w:p w14:paraId="14183312" w14:textId="77777777" w:rsidR="0063173E" w:rsidRPr="00754273" w:rsidRDefault="0063173E" w:rsidP="00F43256">
            <w:pPr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C03F0" w14:textId="77777777" w:rsidR="0063173E" w:rsidRPr="00754273" w:rsidRDefault="0063173E" w:rsidP="00F43256">
            <w:pPr>
              <w:rPr>
                <w:color w:val="000000"/>
                <w:sz w:val="16"/>
                <w:szCs w:val="16"/>
              </w:rPr>
            </w:pPr>
            <w:r w:rsidRPr="00754273">
              <w:rPr>
                <w:color w:val="000000"/>
                <w:sz w:val="16"/>
                <w:szCs w:val="16"/>
              </w:rPr>
              <w:t>Zamówienie dotyczyło/dotyczy**</w:t>
            </w:r>
          </w:p>
          <w:p w14:paraId="6DE01C8C" w14:textId="77777777" w:rsidR="0063173E" w:rsidRPr="00754273" w:rsidRDefault="0063173E" w:rsidP="0061754A">
            <w:pPr>
              <w:pStyle w:val="Akapitzlist"/>
              <w:numPr>
                <w:ilvl w:val="0"/>
                <w:numId w:val="8"/>
              </w:numPr>
              <w:tabs>
                <w:tab w:val="num" w:pos="1066"/>
              </w:tabs>
              <w:ind w:left="349" w:right="219" w:hanging="349"/>
              <w:jc w:val="both"/>
              <w:rPr>
                <w:color w:val="000000"/>
                <w:sz w:val="16"/>
                <w:szCs w:val="16"/>
              </w:rPr>
            </w:pPr>
            <w:r w:rsidRPr="00754273">
              <w:rPr>
                <w:color w:val="000000"/>
                <w:sz w:val="16"/>
                <w:szCs w:val="16"/>
              </w:rPr>
              <w:t xml:space="preserve">obsługi serwisowej systemów zabezpieczenia technicznego ochrony fizycznej, </w:t>
            </w:r>
          </w:p>
          <w:p w14:paraId="49B42B8F" w14:textId="77777777" w:rsidR="0063173E" w:rsidRPr="00754273" w:rsidRDefault="0063173E" w:rsidP="0061754A">
            <w:pPr>
              <w:pStyle w:val="Akapitzlist"/>
              <w:numPr>
                <w:ilvl w:val="0"/>
                <w:numId w:val="2"/>
              </w:numPr>
              <w:ind w:right="219"/>
              <w:jc w:val="both"/>
              <w:rPr>
                <w:color w:val="000000"/>
                <w:sz w:val="16"/>
                <w:szCs w:val="16"/>
              </w:rPr>
            </w:pPr>
            <w:r w:rsidRPr="00754273">
              <w:rPr>
                <w:color w:val="000000"/>
                <w:sz w:val="16"/>
                <w:szCs w:val="16"/>
              </w:rPr>
              <w:t>Systemu Sygnalizacji Włamania i Napadu (</w:t>
            </w:r>
            <w:proofErr w:type="spellStart"/>
            <w:r w:rsidRPr="00754273">
              <w:rPr>
                <w:color w:val="000000"/>
                <w:sz w:val="16"/>
                <w:szCs w:val="16"/>
              </w:rPr>
              <w:t>SSWiN</w:t>
            </w:r>
            <w:proofErr w:type="spellEnd"/>
            <w:r w:rsidRPr="00754273">
              <w:rPr>
                <w:color w:val="000000"/>
                <w:sz w:val="16"/>
                <w:szCs w:val="16"/>
              </w:rPr>
              <w:t>)</w:t>
            </w:r>
          </w:p>
          <w:p w14:paraId="1FF7DACD" w14:textId="77777777" w:rsidR="0063173E" w:rsidRPr="00754273" w:rsidRDefault="0063173E" w:rsidP="00F43256">
            <w:pPr>
              <w:pStyle w:val="Akapitzlist"/>
              <w:ind w:right="219"/>
              <w:jc w:val="both"/>
              <w:rPr>
                <w:color w:val="000000"/>
                <w:sz w:val="16"/>
                <w:szCs w:val="16"/>
              </w:rPr>
            </w:pPr>
            <w:r w:rsidRPr="00754273">
              <w:rPr>
                <w:b/>
                <w:color w:val="000000"/>
                <w:sz w:val="16"/>
                <w:szCs w:val="16"/>
              </w:rPr>
              <w:t xml:space="preserve">TAK**/NIE** </w:t>
            </w:r>
          </w:p>
          <w:p w14:paraId="0291B9C0" w14:textId="77777777" w:rsidR="0063173E" w:rsidRPr="00754273" w:rsidRDefault="0063173E" w:rsidP="0061754A">
            <w:pPr>
              <w:pStyle w:val="Akapitzlist"/>
              <w:numPr>
                <w:ilvl w:val="0"/>
                <w:numId w:val="2"/>
              </w:numPr>
              <w:ind w:right="219"/>
              <w:jc w:val="both"/>
              <w:rPr>
                <w:color w:val="000000"/>
                <w:sz w:val="16"/>
                <w:szCs w:val="16"/>
              </w:rPr>
            </w:pPr>
            <w:r w:rsidRPr="00754273">
              <w:rPr>
                <w:color w:val="000000"/>
                <w:sz w:val="16"/>
                <w:szCs w:val="16"/>
              </w:rPr>
              <w:t>Systemu Monitoringu Wizyjnego (CCTV)</w:t>
            </w:r>
          </w:p>
          <w:p w14:paraId="2B8FB4F9" w14:textId="77777777" w:rsidR="0063173E" w:rsidRPr="00754273" w:rsidRDefault="0063173E" w:rsidP="00F43256">
            <w:pPr>
              <w:pStyle w:val="Akapitzlist"/>
              <w:ind w:right="219"/>
              <w:jc w:val="both"/>
              <w:rPr>
                <w:color w:val="000000"/>
                <w:sz w:val="16"/>
                <w:szCs w:val="16"/>
              </w:rPr>
            </w:pPr>
            <w:r w:rsidRPr="00754273">
              <w:rPr>
                <w:b/>
                <w:color w:val="000000"/>
                <w:sz w:val="16"/>
                <w:szCs w:val="16"/>
              </w:rPr>
              <w:t xml:space="preserve">TAK**/NIE** </w:t>
            </w:r>
          </w:p>
          <w:p w14:paraId="431E6D1B" w14:textId="77777777" w:rsidR="0063173E" w:rsidRPr="00754273" w:rsidRDefault="0063173E" w:rsidP="0061754A">
            <w:pPr>
              <w:pStyle w:val="Akapitzlist"/>
              <w:numPr>
                <w:ilvl w:val="0"/>
                <w:numId w:val="2"/>
              </w:numPr>
              <w:ind w:right="219"/>
              <w:jc w:val="both"/>
              <w:rPr>
                <w:color w:val="000000"/>
                <w:sz w:val="16"/>
                <w:szCs w:val="16"/>
              </w:rPr>
            </w:pPr>
            <w:r w:rsidRPr="00754273">
              <w:rPr>
                <w:color w:val="000000"/>
                <w:sz w:val="16"/>
                <w:szCs w:val="16"/>
              </w:rPr>
              <w:t xml:space="preserve">Systemu Kontroli Dostępu (SKD) </w:t>
            </w:r>
          </w:p>
          <w:p w14:paraId="014C7B94" w14:textId="77777777" w:rsidR="0063173E" w:rsidRPr="00754273" w:rsidRDefault="0063173E" w:rsidP="00F43256">
            <w:pPr>
              <w:pStyle w:val="Akapitzlist"/>
              <w:ind w:right="219"/>
              <w:jc w:val="both"/>
              <w:rPr>
                <w:color w:val="000000"/>
                <w:sz w:val="16"/>
                <w:szCs w:val="16"/>
              </w:rPr>
            </w:pPr>
            <w:r w:rsidRPr="00754273">
              <w:rPr>
                <w:b/>
                <w:color w:val="000000"/>
                <w:sz w:val="16"/>
                <w:szCs w:val="16"/>
              </w:rPr>
              <w:t xml:space="preserve">TAK**/NIE** </w:t>
            </w:r>
          </w:p>
          <w:p w14:paraId="6E2D9D47" w14:textId="77777777" w:rsidR="0063173E" w:rsidRPr="00754273" w:rsidRDefault="0063173E" w:rsidP="0061754A">
            <w:pPr>
              <w:pStyle w:val="Akapitzlist"/>
              <w:numPr>
                <w:ilvl w:val="0"/>
                <w:numId w:val="2"/>
              </w:numPr>
              <w:ind w:right="219"/>
              <w:jc w:val="both"/>
              <w:rPr>
                <w:color w:val="000000"/>
                <w:sz w:val="16"/>
                <w:szCs w:val="16"/>
              </w:rPr>
            </w:pPr>
            <w:r w:rsidRPr="00754273">
              <w:rPr>
                <w:color w:val="000000"/>
                <w:sz w:val="16"/>
                <w:szCs w:val="16"/>
              </w:rPr>
              <w:t>Systemu Ochrony Obwodowej (SOO)</w:t>
            </w:r>
          </w:p>
          <w:p w14:paraId="66F795B1" w14:textId="77777777" w:rsidR="0063173E" w:rsidRPr="00754273" w:rsidRDefault="0063173E" w:rsidP="00F43256">
            <w:pPr>
              <w:pStyle w:val="Akapitzlist"/>
              <w:ind w:right="219"/>
              <w:jc w:val="both"/>
              <w:rPr>
                <w:color w:val="000000"/>
                <w:sz w:val="16"/>
                <w:szCs w:val="16"/>
              </w:rPr>
            </w:pPr>
            <w:r w:rsidRPr="00754273">
              <w:rPr>
                <w:b/>
                <w:color w:val="000000"/>
                <w:sz w:val="16"/>
                <w:szCs w:val="16"/>
              </w:rPr>
              <w:t xml:space="preserve">TAK**/NIE** </w:t>
            </w:r>
          </w:p>
          <w:p w14:paraId="43369811" w14:textId="77777777" w:rsidR="0063173E" w:rsidRPr="00754273" w:rsidRDefault="0063173E" w:rsidP="00F43256">
            <w:pPr>
              <w:tabs>
                <w:tab w:val="num" w:pos="1066"/>
              </w:tabs>
              <w:ind w:right="219"/>
              <w:jc w:val="both"/>
              <w:rPr>
                <w:strike/>
                <w:color w:val="000000"/>
                <w:sz w:val="16"/>
                <w:szCs w:val="16"/>
              </w:rPr>
            </w:pPr>
            <w:r w:rsidRPr="00754273">
              <w:rPr>
                <w:color w:val="000000"/>
                <w:sz w:val="16"/>
                <w:szCs w:val="16"/>
              </w:rPr>
              <w:t>realizowanej nieprzerwanie przez okres minimum 6 miesięcy</w:t>
            </w:r>
          </w:p>
          <w:p w14:paraId="2074AC2E" w14:textId="77777777" w:rsidR="0063173E" w:rsidRPr="00754273" w:rsidRDefault="0063173E" w:rsidP="00F43256">
            <w:pPr>
              <w:pStyle w:val="Akapitzlist"/>
              <w:ind w:left="493" w:right="219"/>
              <w:rPr>
                <w:color w:val="000000"/>
                <w:sz w:val="16"/>
                <w:szCs w:val="16"/>
              </w:rPr>
            </w:pPr>
          </w:p>
          <w:p w14:paraId="36FE18AF" w14:textId="77777777" w:rsidR="0063173E" w:rsidRPr="00754273" w:rsidRDefault="0063173E" w:rsidP="00F43256">
            <w:pPr>
              <w:jc w:val="center"/>
              <w:rPr>
                <w:color w:val="000000"/>
                <w:sz w:val="16"/>
                <w:szCs w:val="16"/>
              </w:rPr>
            </w:pPr>
            <w:r w:rsidRPr="00754273">
              <w:rPr>
                <w:b/>
                <w:color w:val="000000"/>
                <w:sz w:val="16"/>
                <w:szCs w:val="16"/>
              </w:rPr>
              <w:t>TAK**/NIE**</w:t>
            </w:r>
          </w:p>
          <w:p w14:paraId="4D05BF59" w14:textId="77777777" w:rsidR="0063173E" w:rsidRPr="00754273" w:rsidRDefault="0063173E" w:rsidP="00F4325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AA800" w14:textId="77777777" w:rsidR="0063173E" w:rsidRPr="00754273" w:rsidRDefault="0063173E" w:rsidP="00F43256">
            <w:pPr>
              <w:jc w:val="center"/>
              <w:rPr>
                <w:color w:val="000000"/>
                <w:sz w:val="16"/>
                <w:szCs w:val="16"/>
              </w:rPr>
            </w:pPr>
            <w:r w:rsidRPr="00754273">
              <w:rPr>
                <w:color w:val="000000"/>
                <w:sz w:val="16"/>
                <w:szCs w:val="16"/>
              </w:rPr>
              <w:t>…………………….***</w:t>
            </w:r>
          </w:p>
          <w:p w14:paraId="125BECB5" w14:textId="149E4231" w:rsidR="0063173E" w:rsidRPr="00754273" w:rsidRDefault="0063173E" w:rsidP="00F43256">
            <w:pPr>
              <w:pStyle w:val="Akapitzlist"/>
              <w:ind w:left="0" w:right="113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949406" w14:textId="77777777" w:rsidR="0063173E" w:rsidRPr="00754273" w:rsidRDefault="0063173E" w:rsidP="00F43256">
            <w:pPr>
              <w:jc w:val="center"/>
              <w:rPr>
                <w:color w:val="000000"/>
                <w:sz w:val="16"/>
                <w:szCs w:val="16"/>
              </w:rPr>
            </w:pPr>
            <w:r w:rsidRPr="00754273">
              <w:rPr>
                <w:color w:val="000000"/>
                <w:sz w:val="16"/>
                <w:szCs w:val="16"/>
              </w:rPr>
              <w:t>……….*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FF93D4" w14:textId="77777777" w:rsidR="0063173E" w:rsidRPr="00754273" w:rsidRDefault="0063173E" w:rsidP="00F43256">
            <w:pPr>
              <w:jc w:val="center"/>
              <w:rPr>
                <w:color w:val="000000"/>
                <w:sz w:val="16"/>
                <w:szCs w:val="16"/>
              </w:rPr>
            </w:pPr>
            <w:r w:rsidRPr="00754273">
              <w:rPr>
                <w:color w:val="000000"/>
                <w:sz w:val="16"/>
                <w:szCs w:val="16"/>
              </w:rPr>
              <w:t>…………*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D70A5B" w14:textId="77777777" w:rsidR="0063173E" w:rsidRPr="00754273" w:rsidRDefault="0063173E" w:rsidP="00F43256">
            <w:pPr>
              <w:jc w:val="center"/>
              <w:rPr>
                <w:color w:val="000000"/>
                <w:sz w:val="16"/>
                <w:szCs w:val="16"/>
              </w:rPr>
            </w:pPr>
            <w:r w:rsidRPr="00754273">
              <w:rPr>
                <w:color w:val="000000"/>
                <w:sz w:val="16"/>
                <w:szCs w:val="16"/>
              </w:rPr>
              <w:t>………………………….*</w:t>
            </w:r>
          </w:p>
        </w:tc>
        <w:tc>
          <w:tcPr>
            <w:tcW w:w="1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B4EC79" w14:textId="77777777" w:rsidR="0063173E" w:rsidRPr="00754273" w:rsidRDefault="0063173E" w:rsidP="00F43256">
            <w:pPr>
              <w:jc w:val="center"/>
              <w:rPr>
                <w:color w:val="000000"/>
                <w:sz w:val="16"/>
                <w:szCs w:val="16"/>
              </w:rPr>
            </w:pPr>
            <w:r w:rsidRPr="00754273">
              <w:rPr>
                <w:color w:val="000000"/>
                <w:sz w:val="16"/>
                <w:szCs w:val="16"/>
              </w:rPr>
              <w:t>……………………..*</w:t>
            </w:r>
          </w:p>
        </w:tc>
      </w:tr>
      <w:tr w:rsidR="006D5482" w:rsidRPr="00754273" w14:paraId="3ACC3F6F" w14:textId="77777777" w:rsidTr="00F43256">
        <w:trPr>
          <w:trHeight w:val="423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3C4C6D" w14:textId="13B8A517" w:rsidR="006D5482" w:rsidRPr="00754273" w:rsidRDefault="006D5482" w:rsidP="006D5482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 xml:space="preserve">2. 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89D771" w14:textId="77777777" w:rsidR="006D5482" w:rsidRPr="00754273" w:rsidRDefault="006D5482" w:rsidP="006D5482">
            <w:pPr>
              <w:pStyle w:val="Akapitzlist"/>
              <w:ind w:left="0" w:right="113"/>
              <w:rPr>
                <w:rFonts w:cs="Arial"/>
                <w:b/>
                <w:sz w:val="16"/>
                <w:szCs w:val="16"/>
              </w:rPr>
            </w:pPr>
          </w:p>
          <w:p w14:paraId="541AEE27" w14:textId="77777777" w:rsidR="006D5482" w:rsidRPr="00754273" w:rsidRDefault="006D5482" w:rsidP="006D5482">
            <w:pPr>
              <w:pStyle w:val="Akapitzlist"/>
              <w:ind w:left="0" w:right="113"/>
              <w:rPr>
                <w:rFonts w:cs="Arial"/>
                <w:b/>
                <w:sz w:val="16"/>
                <w:szCs w:val="16"/>
              </w:rPr>
            </w:pPr>
            <w:r w:rsidRPr="00754273">
              <w:rPr>
                <w:rFonts w:cs="Arial"/>
                <w:b/>
                <w:sz w:val="16"/>
                <w:szCs w:val="16"/>
              </w:rPr>
              <w:t xml:space="preserve">…………………………………………………………...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* </w:t>
            </w:r>
          </w:p>
          <w:p w14:paraId="282F41C9" w14:textId="77777777" w:rsidR="006D5482" w:rsidRPr="00754273" w:rsidRDefault="006D5482" w:rsidP="006D5482">
            <w:pPr>
              <w:pStyle w:val="Akapitzlist"/>
              <w:ind w:left="0" w:right="113"/>
              <w:jc w:val="center"/>
              <w:rPr>
                <w:rFonts w:cs="Arial"/>
                <w:sz w:val="14"/>
                <w:szCs w:val="14"/>
              </w:rPr>
            </w:pPr>
            <w:r w:rsidRPr="00754273">
              <w:rPr>
                <w:rFonts w:cs="Arial"/>
                <w:sz w:val="14"/>
                <w:szCs w:val="14"/>
              </w:rPr>
              <w:t>[nazwa zamówienia[</w:t>
            </w:r>
          </w:p>
          <w:p w14:paraId="37FB79E9" w14:textId="77777777" w:rsidR="006D5482" w:rsidRPr="00754273" w:rsidRDefault="006D5482" w:rsidP="006D5482">
            <w:pPr>
              <w:pStyle w:val="Akapitzlist"/>
              <w:ind w:left="0" w:right="113"/>
              <w:rPr>
                <w:rFonts w:cs="Arial"/>
                <w:b/>
                <w:sz w:val="16"/>
                <w:szCs w:val="16"/>
              </w:rPr>
            </w:pPr>
          </w:p>
          <w:p w14:paraId="4580BAD5" w14:textId="77777777" w:rsidR="006D5482" w:rsidRPr="00754273" w:rsidRDefault="006D5482" w:rsidP="006D5482">
            <w:pPr>
              <w:pStyle w:val="Akapitzlist"/>
              <w:ind w:left="0" w:right="113"/>
              <w:rPr>
                <w:rFonts w:cs="Arial"/>
                <w:b/>
                <w:sz w:val="16"/>
                <w:szCs w:val="16"/>
              </w:rPr>
            </w:pPr>
            <w:r w:rsidRPr="00754273">
              <w:rPr>
                <w:rFonts w:cs="Arial"/>
                <w:b/>
                <w:sz w:val="16"/>
                <w:szCs w:val="16"/>
              </w:rPr>
              <w:t>………………………………………………………………</w:t>
            </w:r>
          </w:p>
          <w:p w14:paraId="768C5963" w14:textId="77777777" w:rsidR="006D5482" w:rsidRPr="00754273" w:rsidRDefault="006D5482" w:rsidP="006D5482">
            <w:pPr>
              <w:pStyle w:val="Akapitzlist"/>
              <w:ind w:left="0" w:right="113"/>
              <w:rPr>
                <w:rFonts w:cs="Arial"/>
                <w:b/>
                <w:sz w:val="16"/>
                <w:szCs w:val="16"/>
              </w:rPr>
            </w:pPr>
            <w:r w:rsidRPr="00754273">
              <w:rPr>
                <w:rFonts w:cs="Arial"/>
                <w:b/>
                <w:sz w:val="16"/>
                <w:szCs w:val="16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.*</w:t>
            </w:r>
          </w:p>
          <w:p w14:paraId="014E2D45" w14:textId="77777777" w:rsidR="006D5482" w:rsidRPr="00754273" w:rsidRDefault="006D5482" w:rsidP="006D5482">
            <w:pPr>
              <w:pStyle w:val="Akapitzlist"/>
              <w:ind w:left="0" w:right="113"/>
              <w:jc w:val="center"/>
              <w:rPr>
                <w:rFonts w:cs="Arial"/>
                <w:sz w:val="14"/>
                <w:szCs w:val="14"/>
              </w:rPr>
            </w:pPr>
            <w:r w:rsidRPr="00754273">
              <w:rPr>
                <w:rFonts w:cs="Arial"/>
                <w:sz w:val="14"/>
                <w:szCs w:val="14"/>
              </w:rPr>
              <w:lastRenderedPageBreak/>
              <w:t>[krótki opis zamówienia, potwierdzający spełnianie warunku określonego w Rozdziale X ust. 10 SWZ]</w:t>
            </w:r>
          </w:p>
          <w:p w14:paraId="3B4C9437" w14:textId="77777777" w:rsidR="006D5482" w:rsidRPr="00754273" w:rsidRDefault="006D5482" w:rsidP="006D5482">
            <w:pPr>
              <w:pStyle w:val="Akapitzlist"/>
              <w:ind w:left="0" w:right="113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32D87" w14:textId="77777777" w:rsidR="006D5482" w:rsidRPr="00754273" w:rsidRDefault="006D5482" w:rsidP="006D5482">
            <w:pPr>
              <w:rPr>
                <w:color w:val="000000"/>
                <w:sz w:val="16"/>
                <w:szCs w:val="16"/>
              </w:rPr>
            </w:pPr>
            <w:r w:rsidRPr="00754273">
              <w:rPr>
                <w:color w:val="000000"/>
                <w:sz w:val="16"/>
                <w:szCs w:val="16"/>
              </w:rPr>
              <w:lastRenderedPageBreak/>
              <w:t>Zamówienie dotyczyło/dotyczy**</w:t>
            </w:r>
          </w:p>
          <w:p w14:paraId="71467E37" w14:textId="77777777" w:rsidR="006D5482" w:rsidRPr="00754273" w:rsidRDefault="006D5482" w:rsidP="006D5482">
            <w:pPr>
              <w:pStyle w:val="Akapitzlist"/>
              <w:numPr>
                <w:ilvl w:val="0"/>
                <w:numId w:val="8"/>
              </w:numPr>
              <w:tabs>
                <w:tab w:val="num" w:pos="1066"/>
              </w:tabs>
              <w:ind w:left="349" w:right="219" w:hanging="349"/>
              <w:jc w:val="both"/>
              <w:rPr>
                <w:color w:val="000000"/>
                <w:sz w:val="16"/>
                <w:szCs w:val="16"/>
              </w:rPr>
            </w:pPr>
            <w:r w:rsidRPr="00754273">
              <w:rPr>
                <w:color w:val="000000"/>
                <w:sz w:val="16"/>
                <w:szCs w:val="16"/>
              </w:rPr>
              <w:t xml:space="preserve">obsługi serwisowej systemów zabezpieczenia technicznego ochrony fizycznej, </w:t>
            </w:r>
          </w:p>
          <w:p w14:paraId="3864EC95" w14:textId="77777777" w:rsidR="006D5482" w:rsidRPr="00754273" w:rsidRDefault="006D5482" w:rsidP="006D5482">
            <w:pPr>
              <w:pStyle w:val="Akapitzlist"/>
              <w:numPr>
                <w:ilvl w:val="0"/>
                <w:numId w:val="2"/>
              </w:numPr>
              <w:ind w:right="219"/>
              <w:jc w:val="both"/>
              <w:rPr>
                <w:color w:val="000000"/>
                <w:sz w:val="16"/>
                <w:szCs w:val="16"/>
              </w:rPr>
            </w:pPr>
            <w:r w:rsidRPr="00754273">
              <w:rPr>
                <w:color w:val="000000"/>
                <w:sz w:val="16"/>
                <w:szCs w:val="16"/>
              </w:rPr>
              <w:t>Systemu Sygnalizacji Włamania i Napadu (</w:t>
            </w:r>
            <w:proofErr w:type="spellStart"/>
            <w:r w:rsidRPr="00754273">
              <w:rPr>
                <w:color w:val="000000"/>
                <w:sz w:val="16"/>
                <w:szCs w:val="16"/>
              </w:rPr>
              <w:t>SSWiN</w:t>
            </w:r>
            <w:proofErr w:type="spellEnd"/>
            <w:r w:rsidRPr="00754273">
              <w:rPr>
                <w:color w:val="000000"/>
                <w:sz w:val="16"/>
                <w:szCs w:val="16"/>
              </w:rPr>
              <w:t>)</w:t>
            </w:r>
          </w:p>
          <w:p w14:paraId="12D4D97D" w14:textId="77777777" w:rsidR="006D5482" w:rsidRPr="00754273" w:rsidRDefault="006D5482" w:rsidP="006D5482">
            <w:pPr>
              <w:pStyle w:val="Akapitzlist"/>
              <w:ind w:right="219"/>
              <w:jc w:val="both"/>
              <w:rPr>
                <w:color w:val="000000"/>
                <w:sz w:val="16"/>
                <w:szCs w:val="16"/>
              </w:rPr>
            </w:pPr>
            <w:r w:rsidRPr="00754273">
              <w:rPr>
                <w:b/>
                <w:color w:val="000000"/>
                <w:sz w:val="16"/>
                <w:szCs w:val="16"/>
              </w:rPr>
              <w:t xml:space="preserve">TAK**/NIE** </w:t>
            </w:r>
          </w:p>
          <w:p w14:paraId="0AA83D39" w14:textId="77777777" w:rsidR="006D5482" w:rsidRPr="00754273" w:rsidRDefault="006D5482" w:rsidP="006D5482">
            <w:pPr>
              <w:pStyle w:val="Akapitzlist"/>
              <w:numPr>
                <w:ilvl w:val="0"/>
                <w:numId w:val="2"/>
              </w:numPr>
              <w:ind w:right="219"/>
              <w:jc w:val="both"/>
              <w:rPr>
                <w:color w:val="000000"/>
                <w:sz w:val="16"/>
                <w:szCs w:val="16"/>
              </w:rPr>
            </w:pPr>
            <w:r w:rsidRPr="00754273">
              <w:rPr>
                <w:color w:val="000000"/>
                <w:sz w:val="16"/>
                <w:szCs w:val="16"/>
              </w:rPr>
              <w:t>Systemu Monitoringu Wizyjnego (CCTV)</w:t>
            </w:r>
          </w:p>
          <w:p w14:paraId="734158A5" w14:textId="77777777" w:rsidR="006D5482" w:rsidRPr="00754273" w:rsidRDefault="006D5482" w:rsidP="006D5482">
            <w:pPr>
              <w:pStyle w:val="Akapitzlist"/>
              <w:ind w:right="219"/>
              <w:jc w:val="both"/>
              <w:rPr>
                <w:color w:val="000000"/>
                <w:sz w:val="16"/>
                <w:szCs w:val="16"/>
              </w:rPr>
            </w:pPr>
            <w:r w:rsidRPr="00754273">
              <w:rPr>
                <w:b/>
                <w:color w:val="000000"/>
                <w:sz w:val="16"/>
                <w:szCs w:val="16"/>
              </w:rPr>
              <w:t xml:space="preserve">TAK**/NIE** </w:t>
            </w:r>
          </w:p>
          <w:p w14:paraId="2CF2A0D6" w14:textId="77777777" w:rsidR="006D5482" w:rsidRPr="00754273" w:rsidRDefault="006D5482" w:rsidP="006D5482">
            <w:pPr>
              <w:pStyle w:val="Akapitzlist"/>
              <w:numPr>
                <w:ilvl w:val="0"/>
                <w:numId w:val="2"/>
              </w:numPr>
              <w:ind w:right="219"/>
              <w:jc w:val="both"/>
              <w:rPr>
                <w:color w:val="000000"/>
                <w:sz w:val="16"/>
                <w:szCs w:val="16"/>
              </w:rPr>
            </w:pPr>
            <w:r w:rsidRPr="00754273">
              <w:rPr>
                <w:color w:val="000000"/>
                <w:sz w:val="16"/>
                <w:szCs w:val="16"/>
              </w:rPr>
              <w:t xml:space="preserve">Systemu Kontroli Dostępu (SKD) </w:t>
            </w:r>
          </w:p>
          <w:p w14:paraId="731104FC" w14:textId="77777777" w:rsidR="006D5482" w:rsidRPr="00754273" w:rsidRDefault="006D5482" w:rsidP="006D5482">
            <w:pPr>
              <w:pStyle w:val="Akapitzlist"/>
              <w:ind w:right="219"/>
              <w:jc w:val="both"/>
              <w:rPr>
                <w:color w:val="000000"/>
                <w:sz w:val="16"/>
                <w:szCs w:val="16"/>
              </w:rPr>
            </w:pPr>
            <w:r w:rsidRPr="00754273">
              <w:rPr>
                <w:b/>
                <w:color w:val="000000"/>
                <w:sz w:val="16"/>
                <w:szCs w:val="16"/>
              </w:rPr>
              <w:lastRenderedPageBreak/>
              <w:t xml:space="preserve">TAK**/NIE** </w:t>
            </w:r>
          </w:p>
          <w:p w14:paraId="6EF9302E" w14:textId="77777777" w:rsidR="006D5482" w:rsidRPr="00754273" w:rsidRDefault="006D5482" w:rsidP="006D5482">
            <w:pPr>
              <w:pStyle w:val="Akapitzlist"/>
              <w:numPr>
                <w:ilvl w:val="0"/>
                <w:numId w:val="2"/>
              </w:numPr>
              <w:ind w:right="219"/>
              <w:jc w:val="both"/>
              <w:rPr>
                <w:color w:val="000000"/>
                <w:sz w:val="16"/>
                <w:szCs w:val="16"/>
              </w:rPr>
            </w:pPr>
            <w:r w:rsidRPr="00754273">
              <w:rPr>
                <w:color w:val="000000"/>
                <w:sz w:val="16"/>
                <w:szCs w:val="16"/>
              </w:rPr>
              <w:t>Systemu Ochrony Obwodowej (SOO)</w:t>
            </w:r>
          </w:p>
          <w:p w14:paraId="68BA3FA2" w14:textId="77777777" w:rsidR="006D5482" w:rsidRPr="00754273" w:rsidRDefault="006D5482" w:rsidP="006D5482">
            <w:pPr>
              <w:pStyle w:val="Akapitzlist"/>
              <w:ind w:right="219"/>
              <w:jc w:val="both"/>
              <w:rPr>
                <w:color w:val="000000"/>
                <w:sz w:val="16"/>
                <w:szCs w:val="16"/>
              </w:rPr>
            </w:pPr>
            <w:r w:rsidRPr="00754273">
              <w:rPr>
                <w:b/>
                <w:color w:val="000000"/>
                <w:sz w:val="16"/>
                <w:szCs w:val="16"/>
              </w:rPr>
              <w:t xml:space="preserve">TAK**/NIE** </w:t>
            </w:r>
          </w:p>
          <w:p w14:paraId="4C280B7C" w14:textId="77777777" w:rsidR="006D5482" w:rsidRPr="00754273" w:rsidRDefault="006D5482" w:rsidP="006D5482">
            <w:pPr>
              <w:tabs>
                <w:tab w:val="num" w:pos="1066"/>
              </w:tabs>
              <w:ind w:right="219"/>
              <w:jc w:val="both"/>
              <w:rPr>
                <w:strike/>
                <w:color w:val="000000"/>
                <w:sz w:val="16"/>
                <w:szCs w:val="16"/>
              </w:rPr>
            </w:pPr>
            <w:r w:rsidRPr="00754273">
              <w:rPr>
                <w:color w:val="000000"/>
                <w:sz w:val="16"/>
                <w:szCs w:val="16"/>
              </w:rPr>
              <w:t>realizowanej nieprzerwanie przez okres minimum 6 miesięcy</w:t>
            </w:r>
          </w:p>
          <w:p w14:paraId="374D6186" w14:textId="77777777" w:rsidR="006D5482" w:rsidRPr="00754273" w:rsidRDefault="006D5482" w:rsidP="006D5482">
            <w:pPr>
              <w:pStyle w:val="Akapitzlist"/>
              <w:ind w:left="493" w:right="219"/>
              <w:rPr>
                <w:color w:val="000000"/>
                <w:sz w:val="16"/>
                <w:szCs w:val="16"/>
              </w:rPr>
            </w:pPr>
          </w:p>
          <w:p w14:paraId="2EA3247A" w14:textId="77777777" w:rsidR="006D5482" w:rsidRPr="00754273" w:rsidRDefault="006D5482" w:rsidP="006D5482">
            <w:pPr>
              <w:jc w:val="center"/>
              <w:rPr>
                <w:color w:val="000000"/>
                <w:sz w:val="16"/>
                <w:szCs w:val="16"/>
              </w:rPr>
            </w:pPr>
            <w:r w:rsidRPr="00754273">
              <w:rPr>
                <w:b/>
                <w:color w:val="000000"/>
                <w:sz w:val="16"/>
                <w:szCs w:val="16"/>
              </w:rPr>
              <w:t>TAK**/NIE**</w:t>
            </w:r>
          </w:p>
          <w:p w14:paraId="03DED8AE" w14:textId="77777777" w:rsidR="006D5482" w:rsidRPr="00754273" w:rsidRDefault="006D5482" w:rsidP="006D5482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3DCAC" w14:textId="77777777" w:rsidR="006D5482" w:rsidRPr="00754273" w:rsidRDefault="006D5482" w:rsidP="006D5482">
            <w:pPr>
              <w:jc w:val="center"/>
              <w:rPr>
                <w:color w:val="000000"/>
                <w:sz w:val="16"/>
                <w:szCs w:val="16"/>
              </w:rPr>
            </w:pPr>
            <w:r w:rsidRPr="00754273">
              <w:rPr>
                <w:color w:val="000000"/>
                <w:sz w:val="16"/>
                <w:szCs w:val="16"/>
              </w:rPr>
              <w:lastRenderedPageBreak/>
              <w:t>…………………….***</w:t>
            </w:r>
          </w:p>
          <w:p w14:paraId="172B3566" w14:textId="5E36DA26" w:rsidR="006D5482" w:rsidRPr="00754273" w:rsidRDefault="006D5482" w:rsidP="006D5482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AC47A5" w14:textId="3A3561EA" w:rsidR="006D5482" w:rsidRPr="00754273" w:rsidRDefault="006D5482" w:rsidP="006D5482">
            <w:pPr>
              <w:jc w:val="center"/>
              <w:rPr>
                <w:color w:val="000000"/>
                <w:sz w:val="16"/>
                <w:szCs w:val="16"/>
              </w:rPr>
            </w:pPr>
            <w:r w:rsidRPr="00754273">
              <w:rPr>
                <w:color w:val="000000"/>
                <w:sz w:val="16"/>
                <w:szCs w:val="16"/>
              </w:rPr>
              <w:t>……….*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456A9F" w14:textId="2CFA2706" w:rsidR="006D5482" w:rsidRPr="00754273" w:rsidRDefault="006D5482" w:rsidP="006D5482">
            <w:pPr>
              <w:jc w:val="center"/>
              <w:rPr>
                <w:color w:val="000000"/>
                <w:sz w:val="16"/>
                <w:szCs w:val="16"/>
              </w:rPr>
            </w:pPr>
            <w:r w:rsidRPr="00754273">
              <w:rPr>
                <w:color w:val="000000"/>
                <w:sz w:val="16"/>
                <w:szCs w:val="16"/>
              </w:rPr>
              <w:t>…………*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181BF8" w14:textId="13B7E2EE" w:rsidR="006D5482" w:rsidRPr="00754273" w:rsidRDefault="006D5482" w:rsidP="006D5482">
            <w:pPr>
              <w:jc w:val="center"/>
              <w:rPr>
                <w:color w:val="000000"/>
                <w:sz w:val="16"/>
                <w:szCs w:val="16"/>
              </w:rPr>
            </w:pPr>
            <w:r w:rsidRPr="00754273">
              <w:rPr>
                <w:color w:val="000000"/>
                <w:sz w:val="16"/>
                <w:szCs w:val="16"/>
              </w:rPr>
              <w:t>………………………….*</w:t>
            </w:r>
          </w:p>
        </w:tc>
        <w:tc>
          <w:tcPr>
            <w:tcW w:w="1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F5DA80" w14:textId="10897E75" w:rsidR="006D5482" w:rsidRPr="00754273" w:rsidRDefault="006D5482" w:rsidP="006D5482">
            <w:pPr>
              <w:jc w:val="center"/>
              <w:rPr>
                <w:color w:val="000000"/>
                <w:sz w:val="16"/>
                <w:szCs w:val="16"/>
              </w:rPr>
            </w:pPr>
            <w:r w:rsidRPr="00754273">
              <w:rPr>
                <w:color w:val="000000"/>
                <w:sz w:val="16"/>
                <w:szCs w:val="16"/>
              </w:rPr>
              <w:t>……………………..*</w:t>
            </w:r>
          </w:p>
        </w:tc>
      </w:tr>
    </w:tbl>
    <w:p w14:paraId="500CAB38" w14:textId="77777777" w:rsidR="0063173E" w:rsidRPr="00754273" w:rsidRDefault="0063173E" w:rsidP="0063173E">
      <w:pPr>
        <w:spacing w:line="360" w:lineRule="auto"/>
        <w:ind w:left="-426" w:right="-425"/>
        <w:jc w:val="both"/>
        <w:rPr>
          <w:rFonts w:cs="Arial"/>
          <w:sz w:val="6"/>
          <w:szCs w:val="6"/>
        </w:rPr>
      </w:pPr>
    </w:p>
    <w:p w14:paraId="325560A8" w14:textId="77777777" w:rsidR="00200516" w:rsidRDefault="00200516" w:rsidP="0063173E">
      <w:pPr>
        <w:spacing w:line="360" w:lineRule="auto"/>
        <w:jc w:val="both"/>
        <w:rPr>
          <w:rFonts w:cs="Century Gothic"/>
          <w:b/>
          <w:bCs/>
          <w:sz w:val="16"/>
          <w:szCs w:val="16"/>
        </w:rPr>
      </w:pPr>
    </w:p>
    <w:p w14:paraId="2429A2A6" w14:textId="77777777" w:rsidR="00200516" w:rsidRDefault="00200516" w:rsidP="0063173E">
      <w:pPr>
        <w:spacing w:line="360" w:lineRule="auto"/>
        <w:jc w:val="both"/>
        <w:rPr>
          <w:rFonts w:cs="Century Gothic"/>
          <w:b/>
          <w:bCs/>
          <w:sz w:val="16"/>
          <w:szCs w:val="16"/>
        </w:rPr>
      </w:pPr>
    </w:p>
    <w:p w14:paraId="72E5FA67" w14:textId="77777777" w:rsidR="00200516" w:rsidRPr="00754273" w:rsidRDefault="00200516" w:rsidP="00200516">
      <w:pPr>
        <w:spacing w:line="360" w:lineRule="auto"/>
        <w:ind w:left="-426" w:right="-425"/>
        <w:jc w:val="both"/>
        <w:rPr>
          <w:rFonts w:cs="Arial"/>
        </w:rPr>
      </w:pPr>
    </w:p>
    <w:p w14:paraId="11116BF2" w14:textId="31159609" w:rsidR="0063173E" w:rsidRPr="00754273" w:rsidRDefault="0063173E" w:rsidP="0063173E">
      <w:pPr>
        <w:spacing w:line="360" w:lineRule="auto"/>
        <w:jc w:val="both"/>
        <w:rPr>
          <w:rFonts w:cs="Century Gothic"/>
          <w:b/>
          <w:bCs/>
          <w:sz w:val="16"/>
          <w:szCs w:val="16"/>
          <w:u w:val="single"/>
        </w:rPr>
      </w:pPr>
      <w:r w:rsidRPr="00754273">
        <w:rPr>
          <w:rFonts w:cs="Century Gothic"/>
          <w:b/>
          <w:bCs/>
          <w:sz w:val="16"/>
          <w:szCs w:val="16"/>
        </w:rPr>
        <w:t xml:space="preserve">*   </w:t>
      </w:r>
      <w:r w:rsidRPr="00754273">
        <w:rPr>
          <w:rFonts w:cs="Arial"/>
          <w:sz w:val="16"/>
          <w:szCs w:val="18"/>
        </w:rPr>
        <w:t>pole uzupełnia Wykonawca</w:t>
      </w:r>
    </w:p>
    <w:p w14:paraId="6466EC44" w14:textId="77777777" w:rsidR="0063173E" w:rsidRPr="00754273" w:rsidRDefault="0063173E" w:rsidP="0063173E">
      <w:pPr>
        <w:spacing w:line="360" w:lineRule="auto"/>
        <w:jc w:val="both"/>
        <w:rPr>
          <w:rFonts w:cs="Century Gothic"/>
          <w:sz w:val="16"/>
          <w:szCs w:val="16"/>
        </w:rPr>
      </w:pPr>
      <w:r w:rsidRPr="00754273">
        <w:rPr>
          <w:rFonts w:cs="Century Gothic"/>
          <w:b/>
          <w:bCs/>
          <w:sz w:val="16"/>
          <w:szCs w:val="16"/>
        </w:rPr>
        <w:t xml:space="preserve">**  </w:t>
      </w:r>
      <w:r w:rsidRPr="00754273">
        <w:rPr>
          <w:rFonts w:cs="Century Gothic"/>
          <w:bCs/>
          <w:sz w:val="16"/>
          <w:szCs w:val="16"/>
        </w:rPr>
        <w:t>niepotrzebne skreślić</w:t>
      </w:r>
    </w:p>
    <w:p w14:paraId="5B82E63C" w14:textId="10D348D8" w:rsidR="0063173E" w:rsidRPr="00774B3E" w:rsidRDefault="0063173E" w:rsidP="0063173E">
      <w:pPr>
        <w:spacing w:line="360" w:lineRule="auto"/>
        <w:ind w:left="284" w:hanging="284"/>
        <w:jc w:val="both"/>
        <w:rPr>
          <w:color w:val="000000"/>
          <w:sz w:val="16"/>
          <w:szCs w:val="16"/>
        </w:rPr>
      </w:pPr>
      <w:r w:rsidRPr="00754273">
        <w:rPr>
          <w:rFonts w:cs="Century Gothic"/>
          <w:sz w:val="16"/>
          <w:szCs w:val="16"/>
        </w:rPr>
        <w:t>***</w:t>
      </w:r>
      <w:r w:rsidRPr="00754273">
        <w:rPr>
          <w:b/>
          <w:bCs/>
          <w:color w:val="000000"/>
          <w:sz w:val="16"/>
          <w:szCs w:val="16"/>
        </w:rPr>
        <w:t xml:space="preserve"> </w:t>
      </w:r>
      <w:r w:rsidRPr="00754273">
        <w:rPr>
          <w:color w:val="000000"/>
          <w:sz w:val="16"/>
          <w:szCs w:val="16"/>
        </w:rPr>
        <w:t>podać wartość zrealizowanego  zamówienia [PLN] brutto lub wartość zamówienia [PLN] brutto na dzień składania wniosków o dopuszczenie do udziału w Postępowaniu (dotyczy zamówienia, które jest realizowane)</w:t>
      </w:r>
      <w:r>
        <w:rPr>
          <w:color w:val="000000"/>
          <w:sz w:val="16"/>
          <w:szCs w:val="16"/>
        </w:rPr>
        <w:t>-</w:t>
      </w:r>
      <w:r w:rsidRPr="00774B3E">
        <w:t xml:space="preserve"> </w:t>
      </w:r>
      <w:r w:rsidRPr="00C63F72">
        <w:rPr>
          <w:color w:val="000000"/>
          <w:sz w:val="16"/>
          <w:szCs w:val="16"/>
          <w:u w:val="single"/>
        </w:rPr>
        <w:t xml:space="preserve">wartość realizowanych usług musi osiągnąć wartość minimum </w:t>
      </w:r>
      <w:r w:rsidR="00CF384E">
        <w:rPr>
          <w:color w:val="000000"/>
          <w:sz w:val="16"/>
          <w:szCs w:val="16"/>
          <w:u w:val="single"/>
        </w:rPr>
        <w:t>3</w:t>
      </w:r>
      <w:r w:rsidRPr="00C63F72">
        <w:rPr>
          <w:color w:val="000000"/>
          <w:sz w:val="16"/>
          <w:szCs w:val="16"/>
          <w:u w:val="single"/>
        </w:rPr>
        <w:t xml:space="preserve">00 000,00 zł (słownie: </w:t>
      </w:r>
      <w:r w:rsidR="00CF384E">
        <w:rPr>
          <w:color w:val="000000"/>
          <w:sz w:val="16"/>
          <w:szCs w:val="16"/>
          <w:u w:val="single"/>
        </w:rPr>
        <w:t>trzysta</w:t>
      </w:r>
      <w:r w:rsidRPr="00C63F72">
        <w:rPr>
          <w:color w:val="000000"/>
          <w:sz w:val="16"/>
          <w:szCs w:val="16"/>
          <w:u w:val="single"/>
        </w:rPr>
        <w:t xml:space="preserve"> tysięcy złotych 00/100) brutto łącznie</w:t>
      </w:r>
      <w:r>
        <w:rPr>
          <w:color w:val="000000"/>
          <w:sz w:val="16"/>
          <w:szCs w:val="16"/>
        </w:rPr>
        <w:t>.</w:t>
      </w:r>
    </w:p>
    <w:p w14:paraId="47C77D77" w14:textId="77777777" w:rsidR="0063173E" w:rsidRPr="00754273" w:rsidRDefault="0063173E" w:rsidP="0063173E">
      <w:pPr>
        <w:spacing w:line="360" w:lineRule="auto"/>
        <w:ind w:right="-425"/>
        <w:jc w:val="both"/>
        <w:rPr>
          <w:rFonts w:cs="Arial"/>
          <w:b/>
        </w:rPr>
      </w:pPr>
    </w:p>
    <w:p w14:paraId="4B2506C3" w14:textId="77777777" w:rsidR="0063173E" w:rsidRPr="00754273" w:rsidRDefault="0063173E" w:rsidP="0063173E">
      <w:pPr>
        <w:spacing w:line="360" w:lineRule="auto"/>
        <w:ind w:right="-425"/>
        <w:jc w:val="both"/>
        <w:rPr>
          <w:rFonts w:cs="Arial"/>
          <w:sz w:val="16"/>
          <w:szCs w:val="16"/>
          <w:u w:val="single"/>
        </w:rPr>
      </w:pPr>
      <w:r w:rsidRPr="00754273">
        <w:rPr>
          <w:rFonts w:cs="Arial"/>
          <w:sz w:val="16"/>
          <w:szCs w:val="16"/>
          <w:u w:val="single"/>
        </w:rPr>
        <w:t>UWAGA:</w:t>
      </w:r>
    </w:p>
    <w:p w14:paraId="66813A15" w14:textId="77777777" w:rsidR="0063173E" w:rsidRPr="00754273" w:rsidRDefault="0063173E" w:rsidP="0063173E">
      <w:pPr>
        <w:autoSpaceDE w:val="0"/>
        <w:autoSpaceDN w:val="0"/>
        <w:adjustRightInd w:val="0"/>
        <w:spacing w:line="360" w:lineRule="auto"/>
        <w:ind w:left="-567" w:right="-519" w:firstLine="567"/>
        <w:jc w:val="both"/>
        <w:rPr>
          <w:rFonts w:cs="TimesNewRoman"/>
          <w:sz w:val="16"/>
          <w:szCs w:val="16"/>
        </w:rPr>
      </w:pPr>
      <w:r w:rsidRPr="00754273">
        <w:rPr>
          <w:rFonts w:cs="Arial"/>
          <w:sz w:val="16"/>
          <w:szCs w:val="16"/>
        </w:rPr>
        <w:t xml:space="preserve">Do każdego zamówienia wymienionego w wykazie należy dołączyć </w:t>
      </w:r>
      <w:r w:rsidRPr="00754273">
        <w:rPr>
          <w:rFonts w:cs="TimesNewRoman"/>
          <w:sz w:val="16"/>
          <w:szCs w:val="16"/>
        </w:rPr>
        <w:t>dowody określające czy ww. zamówienia zostały wykonane</w:t>
      </w:r>
      <w:r w:rsidRPr="00754273">
        <w:t xml:space="preserve"> </w:t>
      </w:r>
      <w:r w:rsidRPr="00754273">
        <w:rPr>
          <w:rFonts w:cs="TimesNewRoman"/>
          <w:sz w:val="16"/>
          <w:szCs w:val="16"/>
        </w:rPr>
        <w:t>należycie lub są wykonywane należycie.</w:t>
      </w:r>
    </w:p>
    <w:p w14:paraId="069E3044" w14:textId="77777777" w:rsidR="0063173E" w:rsidRPr="00754273" w:rsidRDefault="0063173E" w:rsidP="0063173E">
      <w:pPr>
        <w:ind w:right="-519"/>
        <w:jc w:val="both"/>
        <w:rPr>
          <w:rFonts w:cs="Arial"/>
          <w:bCs/>
          <w:sz w:val="16"/>
          <w:szCs w:val="16"/>
        </w:rPr>
      </w:pPr>
      <w:r w:rsidRPr="00754273">
        <w:rPr>
          <w:rFonts w:cs="Arial"/>
          <w:bCs/>
          <w:sz w:val="16"/>
          <w:szCs w:val="16"/>
        </w:rPr>
        <w:t>Zamawiający wskazuje, iż dowodami, o których mowa powyżej są:</w:t>
      </w:r>
    </w:p>
    <w:p w14:paraId="7DAE651C" w14:textId="77777777" w:rsidR="0063173E" w:rsidRPr="00754273" w:rsidRDefault="0063173E" w:rsidP="0061754A">
      <w:pPr>
        <w:numPr>
          <w:ilvl w:val="0"/>
          <w:numId w:val="10"/>
        </w:numPr>
        <w:ind w:left="426" w:right="-519" w:hanging="426"/>
        <w:jc w:val="both"/>
        <w:rPr>
          <w:rFonts w:cs="Arial"/>
          <w:bCs/>
          <w:sz w:val="16"/>
          <w:szCs w:val="16"/>
        </w:rPr>
      </w:pPr>
      <w:r w:rsidRPr="00754273">
        <w:rPr>
          <w:rFonts w:cs="Arial"/>
          <w:bCs/>
          <w:sz w:val="16"/>
          <w:szCs w:val="16"/>
        </w:rPr>
        <w:t>referencje bądź inne dokumenty sporządzone</w:t>
      </w:r>
      <w:r w:rsidRPr="00754273">
        <w:rPr>
          <w:rFonts w:cs="Arial"/>
          <w:bCs/>
          <w:i/>
          <w:iCs/>
          <w:sz w:val="16"/>
          <w:szCs w:val="16"/>
        </w:rPr>
        <w:t xml:space="preserve"> </w:t>
      </w:r>
      <w:r w:rsidRPr="00754273">
        <w:rPr>
          <w:rFonts w:cs="Arial"/>
          <w:bCs/>
          <w:sz w:val="16"/>
          <w:szCs w:val="16"/>
        </w:rPr>
        <w:t xml:space="preserve">przez podmiot, na rzecz którego usługi zostały wykonane, </w:t>
      </w:r>
      <w:r w:rsidRPr="00754273">
        <w:rPr>
          <w:rFonts w:cs="Arial"/>
          <w:bCs/>
          <w:sz w:val="16"/>
          <w:szCs w:val="16"/>
          <w:u w:val="single"/>
        </w:rPr>
        <w:t xml:space="preserve">a w przypadku świadczeń powtarzających się  lub ciągłych są wykonywane, </w:t>
      </w:r>
    </w:p>
    <w:p w14:paraId="2669DD28" w14:textId="77777777" w:rsidR="0063173E" w:rsidRPr="00754273" w:rsidRDefault="0063173E" w:rsidP="0061754A">
      <w:pPr>
        <w:numPr>
          <w:ilvl w:val="0"/>
          <w:numId w:val="10"/>
        </w:numPr>
        <w:ind w:left="426" w:right="-519" w:hanging="426"/>
        <w:jc w:val="both"/>
        <w:rPr>
          <w:rFonts w:cs="Arial"/>
          <w:bCs/>
          <w:sz w:val="16"/>
          <w:szCs w:val="16"/>
        </w:rPr>
      </w:pPr>
      <w:r w:rsidRPr="00754273">
        <w:rPr>
          <w:rFonts w:cs="Arial"/>
          <w:bCs/>
          <w:sz w:val="16"/>
          <w:szCs w:val="16"/>
        </w:rPr>
        <w:t>jeżeli Wykonawca z przyczyn niezależnych od niego nie jest w stanie uzyskać tych dokumentów – oświadczenie Wykonawcy.</w:t>
      </w:r>
    </w:p>
    <w:p w14:paraId="46561648" w14:textId="77777777" w:rsidR="0063173E" w:rsidRPr="00754273" w:rsidRDefault="0063173E" w:rsidP="0063173E">
      <w:pPr>
        <w:ind w:left="426" w:right="-519"/>
        <w:jc w:val="both"/>
        <w:rPr>
          <w:rFonts w:cs="Arial"/>
          <w:bCs/>
          <w:sz w:val="16"/>
          <w:szCs w:val="16"/>
        </w:rPr>
      </w:pPr>
    </w:p>
    <w:p w14:paraId="6FA19E52" w14:textId="77777777" w:rsidR="0063173E" w:rsidRPr="00754273" w:rsidRDefault="0063173E" w:rsidP="0063173E">
      <w:pPr>
        <w:ind w:right="111"/>
        <w:jc w:val="both"/>
        <w:rPr>
          <w:rFonts w:cs="Arial"/>
          <w:bCs/>
          <w:sz w:val="16"/>
          <w:szCs w:val="16"/>
        </w:rPr>
      </w:pPr>
      <w:r w:rsidRPr="00754273">
        <w:rPr>
          <w:rFonts w:cs="Arial"/>
          <w:bCs/>
          <w:sz w:val="16"/>
          <w:szCs w:val="16"/>
        </w:rPr>
        <w:t>W przypadku świadczeń powtarzających się lub ciągłych nadal wykonywanych referencje bądź inne dokumenty potwierdzające ich należyte wykonywanie powinny być wystawione w okresie ostatnich 3 miesięcy.</w:t>
      </w:r>
    </w:p>
    <w:p w14:paraId="2643ABA6" w14:textId="77777777" w:rsidR="0063173E" w:rsidRPr="00754273" w:rsidRDefault="0063173E" w:rsidP="0063173E">
      <w:pPr>
        <w:ind w:right="-519" w:hanging="567"/>
        <w:jc w:val="both"/>
        <w:rPr>
          <w:rFonts w:cs="Century Gothic"/>
          <w:sz w:val="16"/>
          <w:szCs w:val="16"/>
          <w:u w:val="single"/>
        </w:rPr>
      </w:pPr>
    </w:p>
    <w:p w14:paraId="0D1CBC86" w14:textId="77777777" w:rsidR="0063173E" w:rsidRDefault="0063173E" w:rsidP="0063173E">
      <w:pPr>
        <w:ind w:right="-519"/>
        <w:jc w:val="both"/>
        <w:rPr>
          <w:rFonts w:cs="Century Gothic"/>
          <w:sz w:val="16"/>
          <w:szCs w:val="16"/>
          <w:u w:val="single"/>
        </w:rPr>
      </w:pPr>
      <w:r w:rsidRPr="00754273">
        <w:rPr>
          <w:rFonts w:cs="Century Gothic"/>
          <w:sz w:val="16"/>
          <w:szCs w:val="16"/>
          <w:u w:val="single"/>
        </w:rPr>
        <w:t>Ww. dokumenty należy przedłożyć w porządku odpowiadającym numeracji z tabeli.</w:t>
      </w:r>
    </w:p>
    <w:p w14:paraId="542CBDFE" w14:textId="77777777" w:rsidR="001E4A01" w:rsidRDefault="001E4A01" w:rsidP="0063173E">
      <w:pPr>
        <w:ind w:right="-519"/>
        <w:jc w:val="both"/>
        <w:rPr>
          <w:rFonts w:cs="Century Gothic"/>
          <w:sz w:val="16"/>
          <w:szCs w:val="16"/>
          <w:u w:val="single"/>
        </w:rPr>
      </w:pPr>
    </w:p>
    <w:p w14:paraId="2BADDFF4" w14:textId="77777777" w:rsidR="001E4A01" w:rsidRPr="00754273" w:rsidRDefault="001E4A01" w:rsidP="0063173E">
      <w:pPr>
        <w:ind w:right="-519"/>
        <w:jc w:val="both"/>
        <w:rPr>
          <w:rFonts w:cs="Century Gothic"/>
          <w:sz w:val="16"/>
          <w:szCs w:val="16"/>
          <w:u w:val="single"/>
        </w:rPr>
      </w:pPr>
    </w:p>
    <w:p w14:paraId="2861CAD7" w14:textId="77777777" w:rsidR="001E4A01" w:rsidRPr="00754273" w:rsidRDefault="001E4A01" w:rsidP="001E4A01">
      <w:pPr>
        <w:spacing w:line="360" w:lineRule="auto"/>
        <w:ind w:left="-426" w:right="-425" w:firstLine="426"/>
        <w:jc w:val="both"/>
        <w:rPr>
          <w:rFonts w:cs="Arial"/>
          <w:b/>
          <w:bCs/>
        </w:rPr>
      </w:pPr>
      <w:r w:rsidRPr="00754273">
        <w:rPr>
          <w:rFonts w:cs="Arial"/>
          <w:b/>
          <w:bCs/>
        </w:rPr>
        <w:t>[Warunek określony w Rozdziale X ust. 11 SWZ]</w:t>
      </w:r>
    </w:p>
    <w:p w14:paraId="4AAF51C7" w14:textId="77777777" w:rsidR="001E4A01" w:rsidRPr="00754273" w:rsidRDefault="001E4A01" w:rsidP="001E4A01">
      <w:pPr>
        <w:spacing w:line="360" w:lineRule="auto"/>
        <w:ind w:right="111"/>
        <w:jc w:val="both"/>
        <w:rPr>
          <w:rFonts w:cs="Arial"/>
        </w:rPr>
      </w:pPr>
      <w:r w:rsidRPr="00754273">
        <w:rPr>
          <w:rFonts w:cs="Arial"/>
          <w:b/>
        </w:rPr>
        <w:t>OŚWIADCZAMY,</w:t>
      </w:r>
      <w:r w:rsidRPr="00754273">
        <w:rPr>
          <w:rFonts w:cs="Arial"/>
        </w:rPr>
        <w:t xml:space="preserve"> iż w okresie wskazanym w Rozdziale X ust. 11 SWZ przed upływem terminu składania wniosków o dopuszczenie do udziału w Postępowaniu, a jeżeli okres działalności jest krótszy – w tym okresie, zrealizowaliśmy następujące zamówienia (zgodnie z warunkiem określonym w</w:t>
      </w:r>
      <w:r w:rsidRPr="00754273">
        <w:rPr>
          <w:rFonts w:cs="Arial"/>
          <w:b/>
        </w:rPr>
        <w:t xml:space="preserve"> Rozdziale X ust. 11 SWZ</w:t>
      </w:r>
      <w:r w:rsidRPr="00754273">
        <w:rPr>
          <w:rFonts w:cs="Arial"/>
        </w:rPr>
        <w:t>):</w:t>
      </w:r>
    </w:p>
    <w:p w14:paraId="42E1178F" w14:textId="77777777" w:rsidR="001E4A01" w:rsidRPr="00754273" w:rsidRDefault="001E4A01" w:rsidP="001E4A01">
      <w:pPr>
        <w:spacing w:line="360" w:lineRule="auto"/>
        <w:ind w:left="-426" w:right="-425"/>
        <w:jc w:val="both"/>
        <w:rPr>
          <w:rFonts w:cs="Arial"/>
        </w:rPr>
      </w:pPr>
    </w:p>
    <w:tbl>
      <w:tblPr>
        <w:tblW w:w="14607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4"/>
        <w:gridCol w:w="4394"/>
        <w:gridCol w:w="3261"/>
        <w:gridCol w:w="992"/>
        <w:gridCol w:w="1134"/>
        <w:gridCol w:w="2137"/>
        <w:gridCol w:w="1985"/>
      </w:tblGrid>
      <w:tr w:rsidR="001E4A01" w:rsidRPr="00754273" w14:paraId="27DF8BD0" w14:textId="77777777" w:rsidTr="00DE463B">
        <w:trPr>
          <w:trHeight w:val="452"/>
          <w:jc w:val="center"/>
        </w:trPr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5051A1BD" w14:textId="77777777" w:rsidR="001E4A01" w:rsidRPr="00754273" w:rsidRDefault="001E4A01" w:rsidP="00DE463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54273">
              <w:rPr>
                <w:b/>
                <w:bCs/>
                <w:color w:val="000000"/>
                <w:sz w:val="16"/>
                <w:szCs w:val="16"/>
              </w:rPr>
              <w:t>Lp.</w:t>
            </w:r>
          </w:p>
        </w:tc>
        <w:tc>
          <w:tcPr>
            <w:tcW w:w="439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66B6B2DD" w14:textId="77777777" w:rsidR="001E4A01" w:rsidRPr="00754273" w:rsidRDefault="001E4A01" w:rsidP="00DE463B">
            <w:pPr>
              <w:jc w:val="center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  <w:r w:rsidRPr="00754273">
              <w:rPr>
                <w:rFonts w:cs="Arial"/>
                <w:b/>
                <w:bCs/>
                <w:color w:val="000000"/>
                <w:sz w:val="16"/>
                <w:szCs w:val="16"/>
              </w:rPr>
              <w:t>Przedmiot zamówienia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09F8B502" w14:textId="77777777" w:rsidR="001E4A01" w:rsidRPr="00754273" w:rsidRDefault="001E4A01" w:rsidP="00DE463B">
            <w:pPr>
              <w:jc w:val="center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  <w:r w:rsidRPr="00754273">
              <w:rPr>
                <w:rFonts w:cs="Arial"/>
                <w:b/>
                <w:bCs/>
                <w:color w:val="000000"/>
                <w:sz w:val="16"/>
                <w:szCs w:val="16"/>
              </w:rPr>
              <w:t>Zakres zamówienia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14:paraId="2544D6B5" w14:textId="77777777" w:rsidR="001E4A01" w:rsidRPr="00754273" w:rsidRDefault="001E4A01" w:rsidP="00DE463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54273">
              <w:rPr>
                <w:rFonts w:cs="Arial"/>
                <w:b/>
                <w:bCs/>
                <w:color w:val="000000"/>
                <w:sz w:val="16"/>
                <w:szCs w:val="16"/>
              </w:rPr>
              <w:t>Termin realizacji</w:t>
            </w:r>
          </w:p>
        </w:tc>
        <w:tc>
          <w:tcPr>
            <w:tcW w:w="213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5CEDB472" w14:textId="77777777" w:rsidR="001E4A01" w:rsidRPr="00754273" w:rsidRDefault="001E4A01" w:rsidP="00DE463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54273">
              <w:rPr>
                <w:rFonts w:cs="Arial"/>
                <w:b/>
                <w:sz w:val="16"/>
                <w:szCs w:val="16"/>
              </w:rPr>
              <w:t xml:space="preserve">Zamawiający/Odbiorca zamówienia (nazwa, </w:t>
            </w:r>
            <w:r w:rsidRPr="00754273">
              <w:rPr>
                <w:rFonts w:cs="Arial"/>
                <w:b/>
                <w:sz w:val="16"/>
                <w:szCs w:val="16"/>
              </w:rPr>
              <w:lastRenderedPageBreak/>
              <w:t>adres) w tym dane osoby dedykowanej ze strony Zamawiającego i/lub Odbiorcy do nadzoru nad realizacją z</w:t>
            </w:r>
            <w:r>
              <w:rPr>
                <w:rFonts w:cs="Arial"/>
                <w:b/>
                <w:sz w:val="16"/>
                <w:szCs w:val="16"/>
              </w:rPr>
              <w:t>a</w:t>
            </w:r>
            <w:r w:rsidRPr="00754273">
              <w:rPr>
                <w:rFonts w:cs="Arial"/>
                <w:b/>
                <w:sz w:val="16"/>
                <w:szCs w:val="16"/>
              </w:rPr>
              <w:t>mówienia (imię, nazwisko, dane kontaktowe, adres korespondencyjny, numer telefonu, adres poczty elektronicznej).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26305953" w14:textId="77777777" w:rsidR="001E4A01" w:rsidRPr="00754273" w:rsidRDefault="001E4A01" w:rsidP="00DE463B">
            <w:pPr>
              <w:jc w:val="center"/>
              <w:rPr>
                <w:b/>
                <w:bCs/>
                <w:color w:val="000000"/>
                <w:sz w:val="16"/>
                <w:szCs w:val="16"/>
                <w:shd w:val="clear" w:color="auto" w:fill="BFBFBF" w:themeFill="background1" w:themeFillShade="BF"/>
              </w:rPr>
            </w:pPr>
            <w:r w:rsidRPr="00754273">
              <w:rPr>
                <w:rFonts w:cs="Arial"/>
                <w:b/>
                <w:iCs/>
                <w:sz w:val="15"/>
                <w:szCs w:val="15"/>
              </w:rPr>
              <w:lastRenderedPageBreak/>
              <w:t>Wykonawca zamówienia (nazwa i adres)</w:t>
            </w:r>
          </w:p>
        </w:tc>
      </w:tr>
      <w:tr w:rsidR="001E4A01" w:rsidRPr="00754273" w14:paraId="38F4245D" w14:textId="77777777" w:rsidTr="00DE463B">
        <w:trPr>
          <w:cantSplit/>
          <w:trHeight w:val="1315"/>
          <w:jc w:val="center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603690D" w14:textId="77777777" w:rsidR="001E4A01" w:rsidRPr="00754273" w:rsidRDefault="001E4A01" w:rsidP="00DE463B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3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0BE2044C" w14:textId="77777777" w:rsidR="001E4A01" w:rsidRPr="00754273" w:rsidRDefault="001E4A01" w:rsidP="00DE463B">
            <w:pPr>
              <w:jc w:val="center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78CB92A6" w14:textId="77777777" w:rsidR="001E4A01" w:rsidRPr="00754273" w:rsidRDefault="001E4A01" w:rsidP="00DE463B">
            <w:pPr>
              <w:jc w:val="center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textDirection w:val="tbRl"/>
            <w:vAlign w:val="center"/>
          </w:tcPr>
          <w:p w14:paraId="34C5EF9A" w14:textId="77777777" w:rsidR="001E4A01" w:rsidRPr="00754273" w:rsidRDefault="001E4A01" w:rsidP="00DE463B">
            <w:pPr>
              <w:ind w:left="113" w:right="113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54273">
              <w:rPr>
                <w:rFonts w:cs="Arial"/>
                <w:b/>
                <w:bCs/>
                <w:color w:val="000000"/>
                <w:sz w:val="16"/>
                <w:szCs w:val="16"/>
              </w:rPr>
              <w:t>Rozpoczęcie (</w:t>
            </w:r>
            <w:proofErr w:type="spellStart"/>
            <w:r w:rsidRPr="00754273">
              <w:rPr>
                <w:rFonts w:cs="Arial"/>
                <w:b/>
                <w:bCs/>
                <w:color w:val="000000"/>
                <w:sz w:val="16"/>
                <w:szCs w:val="16"/>
              </w:rPr>
              <w:t>dd</w:t>
            </w:r>
            <w:proofErr w:type="spellEnd"/>
            <w:r w:rsidRPr="00754273">
              <w:rPr>
                <w:rFonts w:cs="Arial"/>
                <w:b/>
                <w:bCs/>
                <w:color w:val="000000"/>
                <w:sz w:val="16"/>
                <w:szCs w:val="16"/>
              </w:rPr>
              <w:t>/mm/</w:t>
            </w:r>
            <w:proofErr w:type="spellStart"/>
            <w:r w:rsidRPr="00754273">
              <w:rPr>
                <w:rFonts w:cs="Arial"/>
                <w:b/>
                <w:bCs/>
                <w:color w:val="000000"/>
                <w:sz w:val="16"/>
                <w:szCs w:val="16"/>
              </w:rPr>
              <w:t>rrrr</w:t>
            </w:r>
            <w:proofErr w:type="spellEnd"/>
            <w:r w:rsidRPr="00754273">
              <w:rPr>
                <w:rFonts w:cs="Arial"/>
                <w:b/>
                <w:bCs/>
                <w:color w:val="000000"/>
                <w:sz w:val="16"/>
                <w:szCs w:val="16"/>
              </w:rPr>
              <w:t>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textDirection w:val="tbRl"/>
            <w:vAlign w:val="center"/>
          </w:tcPr>
          <w:p w14:paraId="2885C62E" w14:textId="77777777" w:rsidR="001E4A01" w:rsidRPr="00754273" w:rsidRDefault="001E4A01" w:rsidP="00DE463B">
            <w:pPr>
              <w:ind w:left="113" w:right="113"/>
              <w:jc w:val="center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  <w:r w:rsidRPr="00754273">
              <w:rPr>
                <w:rFonts w:cs="Arial"/>
                <w:b/>
                <w:bCs/>
                <w:color w:val="000000"/>
                <w:sz w:val="16"/>
                <w:szCs w:val="16"/>
              </w:rPr>
              <w:t xml:space="preserve">Zakończenie </w:t>
            </w:r>
          </w:p>
          <w:p w14:paraId="2F10A762" w14:textId="77777777" w:rsidR="001E4A01" w:rsidRPr="00754273" w:rsidRDefault="001E4A01" w:rsidP="00DE463B">
            <w:pPr>
              <w:ind w:left="113" w:right="113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54273">
              <w:rPr>
                <w:rFonts w:cs="Arial"/>
                <w:b/>
                <w:bCs/>
                <w:color w:val="000000"/>
                <w:sz w:val="16"/>
                <w:szCs w:val="16"/>
              </w:rPr>
              <w:t>(</w:t>
            </w:r>
            <w:proofErr w:type="spellStart"/>
            <w:r w:rsidRPr="00754273">
              <w:rPr>
                <w:rFonts w:cs="Arial"/>
                <w:b/>
                <w:bCs/>
                <w:color w:val="000000"/>
                <w:sz w:val="16"/>
                <w:szCs w:val="16"/>
              </w:rPr>
              <w:t>dd</w:t>
            </w:r>
            <w:proofErr w:type="spellEnd"/>
            <w:r w:rsidRPr="00754273">
              <w:rPr>
                <w:rFonts w:cs="Arial"/>
                <w:b/>
                <w:bCs/>
                <w:color w:val="000000"/>
                <w:sz w:val="16"/>
                <w:szCs w:val="16"/>
              </w:rPr>
              <w:t>/mm/</w:t>
            </w:r>
            <w:proofErr w:type="spellStart"/>
            <w:r w:rsidRPr="00754273">
              <w:rPr>
                <w:rFonts w:cs="Arial"/>
                <w:b/>
                <w:bCs/>
                <w:color w:val="000000"/>
                <w:sz w:val="16"/>
                <w:szCs w:val="16"/>
              </w:rPr>
              <w:t>rrrr</w:t>
            </w:r>
            <w:proofErr w:type="spellEnd"/>
            <w:r w:rsidRPr="00754273">
              <w:rPr>
                <w:rFonts w:cs="Arial"/>
                <w:b/>
                <w:bCs/>
                <w:color w:val="000000"/>
                <w:sz w:val="16"/>
                <w:szCs w:val="16"/>
              </w:rPr>
              <w:t>)</w:t>
            </w:r>
          </w:p>
        </w:tc>
        <w:tc>
          <w:tcPr>
            <w:tcW w:w="21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2CF217D2" w14:textId="77777777" w:rsidR="001E4A01" w:rsidRPr="00754273" w:rsidRDefault="001E4A01" w:rsidP="00DE463B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5E889620" w14:textId="77777777" w:rsidR="001E4A01" w:rsidRPr="00754273" w:rsidRDefault="001E4A01" w:rsidP="00DE463B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1E4A01" w:rsidRPr="00754273" w14:paraId="20B2E9A3" w14:textId="77777777" w:rsidTr="00DE463B">
        <w:trPr>
          <w:trHeight w:val="423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23DC5B" w14:textId="77777777" w:rsidR="001E4A01" w:rsidRPr="00754273" w:rsidRDefault="001E4A01" w:rsidP="00DE463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54273">
              <w:rPr>
                <w:b/>
                <w:bCs/>
                <w:color w:val="000000"/>
                <w:sz w:val="16"/>
                <w:szCs w:val="16"/>
              </w:rPr>
              <w:t>1.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C936FF" w14:textId="77777777" w:rsidR="001E4A01" w:rsidRPr="00754273" w:rsidRDefault="001E4A01" w:rsidP="00DE463B">
            <w:pPr>
              <w:pStyle w:val="Akapitzlist"/>
              <w:ind w:left="0" w:right="113"/>
              <w:rPr>
                <w:rFonts w:cs="Arial"/>
                <w:b/>
                <w:sz w:val="16"/>
                <w:szCs w:val="16"/>
              </w:rPr>
            </w:pPr>
          </w:p>
          <w:p w14:paraId="254FA75C" w14:textId="77777777" w:rsidR="001E4A01" w:rsidRPr="00754273" w:rsidRDefault="001E4A01" w:rsidP="00DE463B">
            <w:pPr>
              <w:pStyle w:val="Akapitzlist"/>
              <w:ind w:left="0" w:right="113"/>
              <w:rPr>
                <w:rFonts w:cs="Arial"/>
                <w:b/>
                <w:sz w:val="16"/>
                <w:szCs w:val="16"/>
              </w:rPr>
            </w:pPr>
            <w:r w:rsidRPr="00754273">
              <w:rPr>
                <w:rFonts w:cs="Arial"/>
                <w:b/>
                <w:sz w:val="16"/>
                <w:szCs w:val="16"/>
              </w:rPr>
              <w:t xml:space="preserve">…………………………………………………………...……………………………………………………………………………………………………………………………………………………………………………………………………………….* </w:t>
            </w:r>
          </w:p>
          <w:p w14:paraId="7BD43C46" w14:textId="77777777" w:rsidR="001E4A01" w:rsidRPr="00754273" w:rsidRDefault="001E4A01" w:rsidP="00DE463B">
            <w:pPr>
              <w:pStyle w:val="Akapitzlist"/>
              <w:ind w:left="0" w:right="113"/>
              <w:jc w:val="center"/>
              <w:rPr>
                <w:rFonts w:cs="Arial"/>
                <w:sz w:val="14"/>
                <w:szCs w:val="14"/>
              </w:rPr>
            </w:pPr>
            <w:r w:rsidRPr="00754273">
              <w:rPr>
                <w:rFonts w:cs="Arial"/>
                <w:sz w:val="14"/>
                <w:szCs w:val="14"/>
              </w:rPr>
              <w:t>[nazwa zamówienia[</w:t>
            </w:r>
          </w:p>
          <w:p w14:paraId="1819510D" w14:textId="77777777" w:rsidR="001E4A01" w:rsidRPr="00754273" w:rsidRDefault="001E4A01" w:rsidP="00DE463B">
            <w:pPr>
              <w:pStyle w:val="Akapitzlist"/>
              <w:ind w:left="0" w:right="113"/>
              <w:rPr>
                <w:rFonts w:cs="Arial"/>
                <w:b/>
                <w:sz w:val="16"/>
                <w:szCs w:val="16"/>
              </w:rPr>
            </w:pPr>
          </w:p>
          <w:p w14:paraId="1E4730DF" w14:textId="77777777" w:rsidR="001E4A01" w:rsidRPr="00754273" w:rsidRDefault="001E4A01" w:rsidP="00DE463B">
            <w:pPr>
              <w:pStyle w:val="Akapitzlist"/>
              <w:ind w:left="0" w:right="113"/>
              <w:rPr>
                <w:rFonts w:cs="Arial"/>
                <w:b/>
                <w:sz w:val="16"/>
                <w:szCs w:val="16"/>
              </w:rPr>
            </w:pPr>
            <w:r w:rsidRPr="00754273">
              <w:rPr>
                <w:rFonts w:cs="Arial"/>
                <w:b/>
                <w:sz w:val="16"/>
                <w:szCs w:val="16"/>
              </w:rPr>
              <w:t>………………………………………………………………….</w:t>
            </w:r>
          </w:p>
          <w:p w14:paraId="2C2AA9FD" w14:textId="77777777" w:rsidR="001E4A01" w:rsidRPr="00754273" w:rsidRDefault="001E4A01" w:rsidP="00DE463B">
            <w:pPr>
              <w:pStyle w:val="Akapitzlist"/>
              <w:ind w:left="0" w:right="113"/>
              <w:rPr>
                <w:rFonts w:cs="Arial"/>
                <w:b/>
                <w:sz w:val="16"/>
                <w:szCs w:val="16"/>
              </w:rPr>
            </w:pPr>
            <w:r w:rsidRPr="00754273">
              <w:rPr>
                <w:rFonts w:cs="Arial"/>
                <w:b/>
                <w:sz w:val="16"/>
                <w:szCs w:val="16"/>
              </w:rPr>
              <w:t>……………………………………………………………………………………………………………………………………………………………………………………………………...*</w:t>
            </w:r>
          </w:p>
          <w:p w14:paraId="7BC8139E" w14:textId="77777777" w:rsidR="001E4A01" w:rsidRPr="00754273" w:rsidRDefault="001E4A01" w:rsidP="00DE463B">
            <w:pPr>
              <w:pStyle w:val="Akapitzlist"/>
              <w:ind w:left="0" w:right="113"/>
              <w:jc w:val="center"/>
              <w:rPr>
                <w:rFonts w:cs="Arial"/>
                <w:sz w:val="14"/>
                <w:szCs w:val="14"/>
              </w:rPr>
            </w:pPr>
            <w:r w:rsidRPr="00754273">
              <w:rPr>
                <w:rFonts w:cs="Arial"/>
                <w:sz w:val="14"/>
                <w:szCs w:val="14"/>
              </w:rPr>
              <w:t>[krótki opis zamówienia, potwierdzający spełnianie warunku określonego w Rozdziale X ust. 11 SWZ]</w:t>
            </w:r>
          </w:p>
          <w:p w14:paraId="45A583E4" w14:textId="77777777" w:rsidR="001E4A01" w:rsidRPr="00754273" w:rsidRDefault="001E4A01" w:rsidP="00DE463B">
            <w:pPr>
              <w:rPr>
                <w:color w:val="000000"/>
                <w:sz w:val="16"/>
                <w:szCs w:val="16"/>
              </w:rPr>
            </w:pPr>
          </w:p>
          <w:p w14:paraId="79C1A674" w14:textId="77777777" w:rsidR="001E4A01" w:rsidRPr="00754273" w:rsidRDefault="001E4A01" w:rsidP="00DE463B">
            <w:pPr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BAE2C" w14:textId="77777777" w:rsidR="001E4A01" w:rsidRPr="00754273" w:rsidRDefault="001E4A01" w:rsidP="00DE463B">
            <w:pPr>
              <w:rPr>
                <w:color w:val="000000"/>
                <w:sz w:val="16"/>
                <w:szCs w:val="16"/>
              </w:rPr>
            </w:pPr>
            <w:r w:rsidRPr="00754273">
              <w:rPr>
                <w:color w:val="000000"/>
                <w:sz w:val="16"/>
                <w:szCs w:val="16"/>
              </w:rPr>
              <w:t>Zamówienie dotyczyło/dotyczy**</w:t>
            </w:r>
          </w:p>
          <w:p w14:paraId="61F5958A" w14:textId="77777777" w:rsidR="001E4A01" w:rsidRPr="00754273" w:rsidRDefault="001E4A01" w:rsidP="00DE463B">
            <w:pPr>
              <w:rPr>
                <w:color w:val="000000"/>
                <w:sz w:val="16"/>
                <w:szCs w:val="16"/>
              </w:rPr>
            </w:pPr>
          </w:p>
          <w:p w14:paraId="2576BAE2" w14:textId="77777777" w:rsidR="001E4A01" w:rsidRPr="00754273" w:rsidRDefault="001E4A01" w:rsidP="00DE463B">
            <w:pPr>
              <w:pStyle w:val="Akapitzlist"/>
              <w:numPr>
                <w:ilvl w:val="0"/>
                <w:numId w:val="12"/>
              </w:numPr>
              <w:ind w:left="355" w:hanging="355"/>
              <w:rPr>
                <w:color w:val="000000"/>
                <w:sz w:val="16"/>
                <w:szCs w:val="16"/>
              </w:rPr>
            </w:pPr>
            <w:r w:rsidRPr="00754273">
              <w:rPr>
                <w:color w:val="000000"/>
                <w:sz w:val="16"/>
                <w:szCs w:val="16"/>
              </w:rPr>
              <w:t>usługi polegającej na instalacji</w:t>
            </w:r>
          </w:p>
          <w:p w14:paraId="56EC2B38" w14:textId="77777777" w:rsidR="001E4A01" w:rsidRPr="00754273" w:rsidRDefault="001E4A01" w:rsidP="00DE463B">
            <w:pPr>
              <w:pStyle w:val="Akapitzlist"/>
              <w:ind w:left="355"/>
              <w:rPr>
                <w:color w:val="000000"/>
                <w:sz w:val="16"/>
                <w:szCs w:val="16"/>
              </w:rPr>
            </w:pPr>
          </w:p>
          <w:p w14:paraId="3D42E93F" w14:textId="77777777" w:rsidR="001E4A01" w:rsidRPr="00754273" w:rsidRDefault="001E4A01" w:rsidP="00DE463B">
            <w:pPr>
              <w:pStyle w:val="Akapitzlist"/>
              <w:ind w:left="355"/>
              <w:rPr>
                <w:color w:val="000000"/>
                <w:sz w:val="16"/>
                <w:szCs w:val="16"/>
              </w:rPr>
            </w:pPr>
            <w:r w:rsidRPr="00754273">
              <w:rPr>
                <w:color w:val="000000"/>
                <w:sz w:val="16"/>
                <w:szCs w:val="16"/>
              </w:rPr>
              <w:t xml:space="preserve">……..………………..**  </w:t>
            </w:r>
            <w:r w:rsidRPr="00C63F72">
              <w:rPr>
                <w:color w:val="000000"/>
                <w:sz w:val="16"/>
                <w:szCs w:val="16"/>
                <w:u w:val="single"/>
              </w:rPr>
              <w:t>(co najmniej dwóch poniższych</w:t>
            </w:r>
            <w:r w:rsidRPr="00754273">
              <w:rPr>
                <w:color w:val="000000"/>
                <w:sz w:val="16"/>
                <w:szCs w:val="16"/>
              </w:rPr>
              <w:t xml:space="preserve"> ) </w:t>
            </w:r>
          </w:p>
          <w:p w14:paraId="4AFAF0ED" w14:textId="77777777" w:rsidR="001E4A01" w:rsidRPr="00754273" w:rsidRDefault="001E4A01" w:rsidP="00DE463B">
            <w:pPr>
              <w:pStyle w:val="Akapitzlist"/>
              <w:ind w:left="355"/>
              <w:rPr>
                <w:color w:val="000000"/>
                <w:sz w:val="16"/>
                <w:szCs w:val="16"/>
              </w:rPr>
            </w:pPr>
            <w:r w:rsidRPr="00754273">
              <w:rPr>
                <w:color w:val="000000"/>
                <w:sz w:val="16"/>
                <w:szCs w:val="16"/>
              </w:rPr>
              <w:t xml:space="preserve">systemów zabezpieczenia technicznego w ramach jednego zamówienia (umowy): </w:t>
            </w:r>
          </w:p>
          <w:p w14:paraId="17F9822D" w14:textId="77777777" w:rsidR="001E4A01" w:rsidRPr="00754273" w:rsidRDefault="001E4A01" w:rsidP="00DE463B">
            <w:pPr>
              <w:pStyle w:val="Akapitzlist"/>
              <w:numPr>
                <w:ilvl w:val="0"/>
                <w:numId w:val="3"/>
              </w:numPr>
              <w:jc w:val="both"/>
              <w:rPr>
                <w:color w:val="000000"/>
                <w:sz w:val="16"/>
                <w:szCs w:val="16"/>
              </w:rPr>
            </w:pPr>
            <w:r w:rsidRPr="00754273">
              <w:rPr>
                <w:color w:val="000000"/>
                <w:sz w:val="16"/>
                <w:szCs w:val="16"/>
              </w:rPr>
              <w:t>Systemu Sygnalizacji Włamania i Napadu (</w:t>
            </w:r>
            <w:proofErr w:type="spellStart"/>
            <w:r w:rsidRPr="00754273">
              <w:rPr>
                <w:color w:val="000000"/>
                <w:sz w:val="16"/>
                <w:szCs w:val="16"/>
              </w:rPr>
              <w:t>SSWiN</w:t>
            </w:r>
            <w:proofErr w:type="spellEnd"/>
            <w:r w:rsidRPr="00754273">
              <w:rPr>
                <w:color w:val="000000"/>
                <w:sz w:val="16"/>
                <w:szCs w:val="16"/>
              </w:rPr>
              <w:t xml:space="preserve">) </w:t>
            </w:r>
          </w:p>
          <w:p w14:paraId="5A03B62A" w14:textId="77777777" w:rsidR="001E4A01" w:rsidRPr="00754273" w:rsidRDefault="001E4A01" w:rsidP="00DE463B">
            <w:pPr>
              <w:pStyle w:val="Akapitzlist"/>
              <w:jc w:val="both"/>
              <w:rPr>
                <w:color w:val="000000"/>
                <w:sz w:val="16"/>
                <w:szCs w:val="16"/>
              </w:rPr>
            </w:pPr>
            <w:r w:rsidRPr="00754273">
              <w:rPr>
                <w:b/>
                <w:color w:val="000000"/>
                <w:sz w:val="16"/>
                <w:szCs w:val="16"/>
              </w:rPr>
              <w:t>TAK**/NIE**</w:t>
            </w:r>
          </w:p>
          <w:p w14:paraId="5B703D7A" w14:textId="77777777" w:rsidR="001E4A01" w:rsidRPr="00754273" w:rsidRDefault="001E4A01" w:rsidP="00DE463B">
            <w:pPr>
              <w:pStyle w:val="Akapitzlist"/>
              <w:numPr>
                <w:ilvl w:val="0"/>
                <w:numId w:val="3"/>
              </w:numPr>
              <w:rPr>
                <w:color w:val="000000"/>
                <w:sz w:val="16"/>
                <w:szCs w:val="16"/>
              </w:rPr>
            </w:pPr>
            <w:r w:rsidRPr="00754273">
              <w:rPr>
                <w:color w:val="000000"/>
                <w:sz w:val="16"/>
                <w:szCs w:val="16"/>
              </w:rPr>
              <w:t xml:space="preserve">Systemu Monitoringu Wizyjnego (CCTV) </w:t>
            </w:r>
          </w:p>
          <w:p w14:paraId="7BF35173" w14:textId="77777777" w:rsidR="001E4A01" w:rsidRPr="00754273" w:rsidRDefault="001E4A01" w:rsidP="00DE463B">
            <w:pPr>
              <w:pStyle w:val="Akapitzlist"/>
              <w:jc w:val="both"/>
              <w:rPr>
                <w:color w:val="000000"/>
                <w:sz w:val="16"/>
                <w:szCs w:val="16"/>
              </w:rPr>
            </w:pPr>
            <w:r w:rsidRPr="00754273">
              <w:rPr>
                <w:b/>
                <w:color w:val="000000"/>
                <w:sz w:val="16"/>
                <w:szCs w:val="16"/>
              </w:rPr>
              <w:t>TAK**/NIE**</w:t>
            </w:r>
          </w:p>
          <w:p w14:paraId="4088AAB4" w14:textId="77777777" w:rsidR="001E4A01" w:rsidRPr="00754273" w:rsidRDefault="001E4A01" w:rsidP="00DE463B">
            <w:pPr>
              <w:pStyle w:val="Akapitzlist"/>
              <w:numPr>
                <w:ilvl w:val="0"/>
                <w:numId w:val="3"/>
              </w:numPr>
              <w:jc w:val="both"/>
              <w:rPr>
                <w:color w:val="000000"/>
                <w:sz w:val="16"/>
                <w:szCs w:val="16"/>
              </w:rPr>
            </w:pPr>
            <w:r w:rsidRPr="00754273">
              <w:rPr>
                <w:color w:val="000000"/>
                <w:sz w:val="16"/>
                <w:szCs w:val="16"/>
              </w:rPr>
              <w:t>Systemu Kontroli Dostępu (SKD)</w:t>
            </w:r>
          </w:p>
          <w:p w14:paraId="56099408" w14:textId="77777777" w:rsidR="001E4A01" w:rsidRPr="00754273" w:rsidRDefault="001E4A01" w:rsidP="00DE463B">
            <w:pPr>
              <w:pStyle w:val="Akapitzlist"/>
              <w:jc w:val="both"/>
              <w:rPr>
                <w:color w:val="000000"/>
                <w:sz w:val="16"/>
                <w:szCs w:val="16"/>
              </w:rPr>
            </w:pPr>
            <w:r w:rsidRPr="00754273">
              <w:rPr>
                <w:b/>
                <w:color w:val="000000"/>
                <w:sz w:val="16"/>
                <w:szCs w:val="16"/>
              </w:rPr>
              <w:t>TAK**/NIE**</w:t>
            </w:r>
          </w:p>
          <w:p w14:paraId="4880CC2D" w14:textId="77777777" w:rsidR="001E4A01" w:rsidRPr="00754273" w:rsidRDefault="001E4A01" w:rsidP="00DE463B">
            <w:pPr>
              <w:pStyle w:val="Akapitzlist"/>
              <w:numPr>
                <w:ilvl w:val="0"/>
                <w:numId w:val="3"/>
              </w:numPr>
              <w:jc w:val="both"/>
              <w:rPr>
                <w:color w:val="000000"/>
                <w:sz w:val="16"/>
                <w:szCs w:val="16"/>
              </w:rPr>
            </w:pPr>
            <w:r w:rsidRPr="00754273">
              <w:rPr>
                <w:color w:val="000000"/>
                <w:sz w:val="16"/>
                <w:szCs w:val="16"/>
              </w:rPr>
              <w:t xml:space="preserve">Systemu Ochrony Obwodowej (SOO) </w:t>
            </w:r>
          </w:p>
          <w:p w14:paraId="1025A8F3" w14:textId="77777777" w:rsidR="001E4A01" w:rsidRPr="00754273" w:rsidRDefault="001E4A01" w:rsidP="00DE463B">
            <w:pPr>
              <w:pStyle w:val="Akapitzlist"/>
              <w:jc w:val="both"/>
              <w:rPr>
                <w:color w:val="000000"/>
                <w:sz w:val="16"/>
                <w:szCs w:val="16"/>
              </w:rPr>
            </w:pPr>
            <w:r w:rsidRPr="00754273">
              <w:rPr>
                <w:b/>
                <w:color w:val="000000"/>
                <w:sz w:val="16"/>
                <w:szCs w:val="16"/>
              </w:rPr>
              <w:t>TAK**/NIE**</w:t>
            </w:r>
          </w:p>
          <w:p w14:paraId="0FCF3A83" w14:textId="77777777" w:rsidR="001E4A01" w:rsidRPr="00754273" w:rsidRDefault="001E4A01" w:rsidP="00DE463B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046AF7" w14:textId="77777777" w:rsidR="001E4A01" w:rsidRPr="00754273" w:rsidRDefault="001E4A01" w:rsidP="00DE463B">
            <w:pPr>
              <w:jc w:val="center"/>
              <w:rPr>
                <w:color w:val="000000"/>
                <w:sz w:val="16"/>
                <w:szCs w:val="16"/>
              </w:rPr>
            </w:pPr>
            <w:r w:rsidRPr="00754273">
              <w:rPr>
                <w:color w:val="000000"/>
                <w:sz w:val="16"/>
                <w:szCs w:val="16"/>
              </w:rPr>
              <w:t>……….*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88421F" w14:textId="77777777" w:rsidR="001E4A01" w:rsidRPr="00754273" w:rsidRDefault="001E4A01" w:rsidP="00DE463B">
            <w:pPr>
              <w:jc w:val="center"/>
              <w:rPr>
                <w:color w:val="000000"/>
                <w:sz w:val="16"/>
                <w:szCs w:val="16"/>
              </w:rPr>
            </w:pPr>
            <w:r w:rsidRPr="00754273">
              <w:rPr>
                <w:color w:val="000000"/>
                <w:sz w:val="16"/>
                <w:szCs w:val="16"/>
              </w:rPr>
              <w:t>…………*</w:t>
            </w:r>
          </w:p>
        </w:tc>
        <w:tc>
          <w:tcPr>
            <w:tcW w:w="2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5D8889" w14:textId="77777777" w:rsidR="001E4A01" w:rsidRPr="00754273" w:rsidRDefault="001E4A01" w:rsidP="00DE463B">
            <w:pPr>
              <w:jc w:val="center"/>
              <w:rPr>
                <w:color w:val="000000"/>
                <w:sz w:val="16"/>
                <w:szCs w:val="16"/>
              </w:rPr>
            </w:pPr>
            <w:r w:rsidRPr="00754273">
              <w:rPr>
                <w:color w:val="000000"/>
                <w:sz w:val="16"/>
                <w:szCs w:val="16"/>
              </w:rPr>
              <w:t>………………………….*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4BD18D" w14:textId="77777777" w:rsidR="001E4A01" w:rsidRPr="00754273" w:rsidRDefault="001E4A01" w:rsidP="00DE463B">
            <w:pPr>
              <w:jc w:val="center"/>
              <w:rPr>
                <w:color w:val="000000"/>
                <w:sz w:val="16"/>
                <w:szCs w:val="16"/>
              </w:rPr>
            </w:pPr>
            <w:r w:rsidRPr="00754273">
              <w:rPr>
                <w:color w:val="000000"/>
                <w:sz w:val="16"/>
                <w:szCs w:val="16"/>
              </w:rPr>
              <w:t>……………………..*</w:t>
            </w:r>
          </w:p>
        </w:tc>
      </w:tr>
      <w:tr w:rsidR="001E4A01" w:rsidRPr="00754273" w14:paraId="05336BF3" w14:textId="77777777" w:rsidTr="00DE463B">
        <w:trPr>
          <w:trHeight w:val="423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B9DCC6" w14:textId="77777777" w:rsidR="001E4A01" w:rsidRPr="00754273" w:rsidRDefault="001E4A01" w:rsidP="00DE463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54273">
              <w:rPr>
                <w:b/>
                <w:bCs/>
                <w:color w:val="000000"/>
                <w:sz w:val="16"/>
                <w:szCs w:val="16"/>
              </w:rPr>
              <w:t>2.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574125" w14:textId="77777777" w:rsidR="001E4A01" w:rsidRPr="00754273" w:rsidRDefault="001E4A01" w:rsidP="00DE463B">
            <w:pPr>
              <w:pStyle w:val="Akapitzlist"/>
              <w:ind w:left="0" w:right="113"/>
              <w:rPr>
                <w:rFonts w:cs="Arial"/>
                <w:b/>
                <w:sz w:val="16"/>
                <w:szCs w:val="16"/>
              </w:rPr>
            </w:pPr>
          </w:p>
          <w:p w14:paraId="096AD82D" w14:textId="77777777" w:rsidR="001E4A01" w:rsidRPr="00754273" w:rsidRDefault="001E4A01" w:rsidP="00DE463B">
            <w:pPr>
              <w:pStyle w:val="Akapitzlist"/>
              <w:ind w:left="0" w:right="113"/>
              <w:rPr>
                <w:rFonts w:cs="Arial"/>
                <w:b/>
                <w:sz w:val="16"/>
                <w:szCs w:val="16"/>
              </w:rPr>
            </w:pPr>
            <w:r w:rsidRPr="00754273">
              <w:rPr>
                <w:rFonts w:cs="Arial"/>
                <w:b/>
                <w:sz w:val="16"/>
                <w:szCs w:val="16"/>
              </w:rPr>
              <w:t xml:space="preserve">…………………………………………………………...……………………………………………………………………………………………………………………………………………………………………………………………………………….* </w:t>
            </w:r>
          </w:p>
          <w:p w14:paraId="62F3DE82" w14:textId="77777777" w:rsidR="001E4A01" w:rsidRPr="00754273" w:rsidRDefault="001E4A01" w:rsidP="00DE463B">
            <w:pPr>
              <w:pStyle w:val="Akapitzlist"/>
              <w:ind w:left="0" w:right="113"/>
              <w:jc w:val="center"/>
              <w:rPr>
                <w:rFonts w:cs="Arial"/>
                <w:sz w:val="14"/>
                <w:szCs w:val="14"/>
              </w:rPr>
            </w:pPr>
            <w:r w:rsidRPr="00754273">
              <w:rPr>
                <w:rFonts w:cs="Arial"/>
                <w:sz w:val="14"/>
                <w:szCs w:val="14"/>
              </w:rPr>
              <w:t>[nazwa zamówienia[</w:t>
            </w:r>
          </w:p>
          <w:p w14:paraId="40AC08DA" w14:textId="77777777" w:rsidR="001E4A01" w:rsidRPr="00754273" w:rsidRDefault="001E4A01" w:rsidP="00DE463B">
            <w:pPr>
              <w:pStyle w:val="Akapitzlist"/>
              <w:ind w:left="0" w:right="113"/>
              <w:rPr>
                <w:rFonts w:cs="Arial"/>
                <w:b/>
                <w:sz w:val="16"/>
                <w:szCs w:val="16"/>
              </w:rPr>
            </w:pPr>
          </w:p>
          <w:p w14:paraId="22DC750E" w14:textId="77777777" w:rsidR="001E4A01" w:rsidRPr="00754273" w:rsidRDefault="001E4A01" w:rsidP="00DE463B">
            <w:pPr>
              <w:pStyle w:val="Akapitzlist"/>
              <w:ind w:left="0" w:right="113"/>
              <w:rPr>
                <w:rFonts w:cs="Arial"/>
                <w:b/>
                <w:sz w:val="16"/>
                <w:szCs w:val="16"/>
              </w:rPr>
            </w:pPr>
            <w:r w:rsidRPr="00754273">
              <w:rPr>
                <w:rFonts w:cs="Arial"/>
                <w:b/>
                <w:sz w:val="16"/>
                <w:szCs w:val="16"/>
              </w:rPr>
              <w:t>………………………………………………………………….</w:t>
            </w:r>
          </w:p>
          <w:p w14:paraId="7E83561A" w14:textId="77777777" w:rsidR="001E4A01" w:rsidRPr="00754273" w:rsidRDefault="001E4A01" w:rsidP="00DE463B">
            <w:pPr>
              <w:pStyle w:val="Akapitzlist"/>
              <w:ind w:left="0" w:right="113"/>
              <w:rPr>
                <w:rFonts w:cs="Arial"/>
                <w:b/>
                <w:sz w:val="16"/>
                <w:szCs w:val="16"/>
              </w:rPr>
            </w:pPr>
            <w:r w:rsidRPr="00754273">
              <w:rPr>
                <w:rFonts w:cs="Arial"/>
                <w:b/>
                <w:sz w:val="16"/>
                <w:szCs w:val="16"/>
              </w:rPr>
              <w:t>……………………………………………………………………………………………………………………………………………………………………………………………………...*</w:t>
            </w:r>
          </w:p>
          <w:p w14:paraId="0F8B103F" w14:textId="77777777" w:rsidR="001E4A01" w:rsidRPr="00754273" w:rsidRDefault="001E4A01" w:rsidP="00DE463B">
            <w:pPr>
              <w:pStyle w:val="Akapitzlist"/>
              <w:ind w:left="0" w:right="113"/>
              <w:jc w:val="center"/>
              <w:rPr>
                <w:rFonts w:cs="Arial"/>
                <w:sz w:val="14"/>
                <w:szCs w:val="14"/>
              </w:rPr>
            </w:pPr>
            <w:r w:rsidRPr="00754273">
              <w:rPr>
                <w:rFonts w:cs="Arial"/>
                <w:sz w:val="14"/>
                <w:szCs w:val="14"/>
              </w:rPr>
              <w:t>[krótki opis zamówienia, potwierdzający spełnianie warunku określonego w Rozdziale X ust. 11 SWZ]</w:t>
            </w:r>
          </w:p>
          <w:p w14:paraId="64FAEA78" w14:textId="77777777" w:rsidR="001E4A01" w:rsidRPr="00754273" w:rsidRDefault="001E4A01" w:rsidP="00DE463B">
            <w:pPr>
              <w:rPr>
                <w:color w:val="000000"/>
                <w:sz w:val="16"/>
                <w:szCs w:val="16"/>
              </w:rPr>
            </w:pPr>
          </w:p>
          <w:p w14:paraId="0901F688" w14:textId="77777777" w:rsidR="001E4A01" w:rsidRPr="00754273" w:rsidRDefault="001E4A01" w:rsidP="00DE463B">
            <w:pPr>
              <w:pStyle w:val="Akapitzlist"/>
              <w:ind w:left="0" w:right="113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B7954" w14:textId="77777777" w:rsidR="001E4A01" w:rsidRPr="00754273" w:rsidRDefault="001E4A01" w:rsidP="00DE463B">
            <w:pPr>
              <w:rPr>
                <w:color w:val="000000"/>
                <w:sz w:val="16"/>
                <w:szCs w:val="16"/>
              </w:rPr>
            </w:pPr>
            <w:r w:rsidRPr="00754273">
              <w:rPr>
                <w:color w:val="000000"/>
                <w:sz w:val="16"/>
                <w:szCs w:val="16"/>
              </w:rPr>
              <w:t>Zamówienie dotyczyło/dotyczy**</w:t>
            </w:r>
          </w:p>
          <w:p w14:paraId="6F4A4EA6" w14:textId="77777777" w:rsidR="001E4A01" w:rsidRPr="00754273" w:rsidRDefault="001E4A01" w:rsidP="00DE463B">
            <w:pPr>
              <w:rPr>
                <w:color w:val="000000"/>
                <w:sz w:val="16"/>
                <w:szCs w:val="16"/>
              </w:rPr>
            </w:pPr>
          </w:p>
          <w:p w14:paraId="10B82CEB" w14:textId="77777777" w:rsidR="001E4A01" w:rsidRPr="00754273" w:rsidRDefault="001E4A01" w:rsidP="00DE463B">
            <w:pPr>
              <w:pStyle w:val="Akapitzlist"/>
              <w:numPr>
                <w:ilvl w:val="0"/>
                <w:numId w:val="12"/>
              </w:numPr>
              <w:ind w:left="355" w:hanging="355"/>
              <w:rPr>
                <w:color w:val="000000"/>
                <w:sz w:val="16"/>
                <w:szCs w:val="16"/>
              </w:rPr>
            </w:pPr>
            <w:r w:rsidRPr="00754273">
              <w:rPr>
                <w:color w:val="000000"/>
                <w:sz w:val="16"/>
                <w:szCs w:val="16"/>
              </w:rPr>
              <w:t>usługi polegającej na instalacji</w:t>
            </w:r>
          </w:p>
          <w:p w14:paraId="049FFB88" w14:textId="77777777" w:rsidR="001E4A01" w:rsidRPr="00754273" w:rsidRDefault="001E4A01" w:rsidP="00DE463B">
            <w:pPr>
              <w:pStyle w:val="Akapitzlist"/>
              <w:ind w:left="355"/>
              <w:rPr>
                <w:color w:val="000000"/>
                <w:sz w:val="16"/>
                <w:szCs w:val="16"/>
              </w:rPr>
            </w:pPr>
          </w:p>
          <w:p w14:paraId="088140D0" w14:textId="77777777" w:rsidR="001E4A01" w:rsidRPr="00754273" w:rsidRDefault="001E4A01" w:rsidP="00DE463B">
            <w:pPr>
              <w:pStyle w:val="Akapitzlist"/>
              <w:ind w:left="355"/>
              <w:rPr>
                <w:color w:val="000000"/>
                <w:sz w:val="16"/>
                <w:szCs w:val="16"/>
              </w:rPr>
            </w:pPr>
            <w:r w:rsidRPr="00754273">
              <w:rPr>
                <w:color w:val="000000"/>
                <w:sz w:val="16"/>
                <w:szCs w:val="16"/>
              </w:rPr>
              <w:t>……..………………..**  (</w:t>
            </w:r>
            <w:r w:rsidRPr="00C63F72">
              <w:rPr>
                <w:color w:val="000000"/>
                <w:sz w:val="16"/>
                <w:szCs w:val="16"/>
                <w:u w:val="single"/>
              </w:rPr>
              <w:t>co najmniej dwóch</w:t>
            </w:r>
            <w:r w:rsidRPr="00754273">
              <w:rPr>
                <w:color w:val="000000"/>
                <w:sz w:val="16"/>
                <w:szCs w:val="16"/>
              </w:rPr>
              <w:t xml:space="preserve">) z  poniższych </w:t>
            </w:r>
          </w:p>
          <w:p w14:paraId="61A02C13" w14:textId="77777777" w:rsidR="001E4A01" w:rsidRPr="00754273" w:rsidRDefault="001E4A01" w:rsidP="00DE463B">
            <w:pPr>
              <w:pStyle w:val="Akapitzlist"/>
              <w:ind w:left="355"/>
              <w:rPr>
                <w:color w:val="000000"/>
                <w:sz w:val="16"/>
                <w:szCs w:val="16"/>
              </w:rPr>
            </w:pPr>
            <w:r w:rsidRPr="00754273">
              <w:rPr>
                <w:color w:val="000000"/>
                <w:sz w:val="16"/>
                <w:szCs w:val="16"/>
              </w:rPr>
              <w:t xml:space="preserve">systemów zabezpieczenia technicznego w ramach jednego zamówienia (umowy): </w:t>
            </w:r>
          </w:p>
          <w:p w14:paraId="58C7BDCD" w14:textId="77777777" w:rsidR="001E4A01" w:rsidRPr="00754273" w:rsidRDefault="001E4A01" w:rsidP="00DE463B">
            <w:pPr>
              <w:pStyle w:val="Akapitzlist"/>
              <w:numPr>
                <w:ilvl w:val="0"/>
                <w:numId w:val="3"/>
              </w:numPr>
              <w:jc w:val="both"/>
              <w:rPr>
                <w:color w:val="000000"/>
                <w:sz w:val="16"/>
                <w:szCs w:val="16"/>
              </w:rPr>
            </w:pPr>
            <w:r w:rsidRPr="00754273">
              <w:rPr>
                <w:color w:val="000000"/>
                <w:sz w:val="16"/>
                <w:szCs w:val="16"/>
              </w:rPr>
              <w:t>Systemu Sygnalizacji Włamania i Napadu (</w:t>
            </w:r>
            <w:proofErr w:type="spellStart"/>
            <w:r w:rsidRPr="00754273">
              <w:rPr>
                <w:color w:val="000000"/>
                <w:sz w:val="16"/>
                <w:szCs w:val="16"/>
              </w:rPr>
              <w:t>SSWiN</w:t>
            </w:r>
            <w:proofErr w:type="spellEnd"/>
            <w:r w:rsidRPr="00754273">
              <w:rPr>
                <w:color w:val="000000"/>
                <w:sz w:val="16"/>
                <w:szCs w:val="16"/>
              </w:rPr>
              <w:t xml:space="preserve">) </w:t>
            </w:r>
          </w:p>
          <w:p w14:paraId="01C946B4" w14:textId="77777777" w:rsidR="001E4A01" w:rsidRPr="00754273" w:rsidRDefault="001E4A01" w:rsidP="00DE463B">
            <w:pPr>
              <w:pStyle w:val="Akapitzlist"/>
              <w:jc w:val="both"/>
              <w:rPr>
                <w:color w:val="000000"/>
                <w:sz w:val="16"/>
                <w:szCs w:val="16"/>
              </w:rPr>
            </w:pPr>
            <w:r w:rsidRPr="00754273">
              <w:rPr>
                <w:b/>
                <w:color w:val="000000"/>
                <w:sz w:val="16"/>
                <w:szCs w:val="16"/>
              </w:rPr>
              <w:t>TAK**/NIE**</w:t>
            </w:r>
          </w:p>
          <w:p w14:paraId="21AA2A14" w14:textId="77777777" w:rsidR="001E4A01" w:rsidRPr="00754273" w:rsidRDefault="001E4A01" w:rsidP="00DE463B">
            <w:pPr>
              <w:pStyle w:val="Akapitzlist"/>
              <w:numPr>
                <w:ilvl w:val="0"/>
                <w:numId w:val="3"/>
              </w:numPr>
              <w:rPr>
                <w:color w:val="000000"/>
                <w:sz w:val="16"/>
                <w:szCs w:val="16"/>
              </w:rPr>
            </w:pPr>
            <w:r w:rsidRPr="00754273">
              <w:rPr>
                <w:color w:val="000000"/>
                <w:sz w:val="16"/>
                <w:szCs w:val="16"/>
              </w:rPr>
              <w:t xml:space="preserve">Systemu Monitoringu Wizyjnego (CCTV) </w:t>
            </w:r>
          </w:p>
          <w:p w14:paraId="181D0E12" w14:textId="77777777" w:rsidR="001E4A01" w:rsidRPr="00754273" w:rsidRDefault="001E4A01" w:rsidP="00DE463B">
            <w:pPr>
              <w:pStyle w:val="Akapitzlist"/>
              <w:jc w:val="both"/>
              <w:rPr>
                <w:color w:val="000000"/>
                <w:sz w:val="16"/>
                <w:szCs w:val="16"/>
              </w:rPr>
            </w:pPr>
            <w:r w:rsidRPr="00754273">
              <w:rPr>
                <w:b/>
                <w:color w:val="000000"/>
                <w:sz w:val="16"/>
                <w:szCs w:val="16"/>
              </w:rPr>
              <w:t>TAK**/NIE**</w:t>
            </w:r>
          </w:p>
          <w:p w14:paraId="2DB199FD" w14:textId="77777777" w:rsidR="001E4A01" w:rsidRPr="00754273" w:rsidRDefault="001E4A01" w:rsidP="00DE463B">
            <w:pPr>
              <w:pStyle w:val="Akapitzlist"/>
              <w:numPr>
                <w:ilvl w:val="0"/>
                <w:numId w:val="3"/>
              </w:numPr>
              <w:jc w:val="both"/>
              <w:rPr>
                <w:color w:val="000000"/>
                <w:sz w:val="16"/>
                <w:szCs w:val="16"/>
              </w:rPr>
            </w:pPr>
            <w:r w:rsidRPr="00754273">
              <w:rPr>
                <w:color w:val="000000"/>
                <w:sz w:val="16"/>
                <w:szCs w:val="16"/>
              </w:rPr>
              <w:t>Systemu Kontroli Dostępu (SKD)</w:t>
            </w:r>
          </w:p>
          <w:p w14:paraId="116D4366" w14:textId="77777777" w:rsidR="001E4A01" w:rsidRPr="00754273" w:rsidRDefault="001E4A01" w:rsidP="00DE463B">
            <w:pPr>
              <w:pStyle w:val="Akapitzlist"/>
              <w:jc w:val="both"/>
              <w:rPr>
                <w:color w:val="000000"/>
                <w:sz w:val="16"/>
                <w:szCs w:val="16"/>
              </w:rPr>
            </w:pPr>
            <w:r w:rsidRPr="00754273">
              <w:rPr>
                <w:b/>
                <w:color w:val="000000"/>
                <w:sz w:val="16"/>
                <w:szCs w:val="16"/>
              </w:rPr>
              <w:t>TAK**/NIE**</w:t>
            </w:r>
          </w:p>
          <w:p w14:paraId="27BF5448" w14:textId="77777777" w:rsidR="001E4A01" w:rsidRPr="00754273" w:rsidRDefault="001E4A01" w:rsidP="00DE463B">
            <w:pPr>
              <w:pStyle w:val="Akapitzlist"/>
              <w:numPr>
                <w:ilvl w:val="0"/>
                <w:numId w:val="3"/>
              </w:numPr>
              <w:jc w:val="both"/>
              <w:rPr>
                <w:color w:val="000000"/>
                <w:sz w:val="16"/>
                <w:szCs w:val="16"/>
              </w:rPr>
            </w:pPr>
            <w:r w:rsidRPr="00754273">
              <w:rPr>
                <w:color w:val="000000"/>
                <w:sz w:val="16"/>
                <w:szCs w:val="16"/>
              </w:rPr>
              <w:lastRenderedPageBreak/>
              <w:t xml:space="preserve">Systemu Ochrony Obwodowej (SOO) </w:t>
            </w:r>
          </w:p>
          <w:p w14:paraId="721118C8" w14:textId="77777777" w:rsidR="001E4A01" w:rsidRPr="00754273" w:rsidRDefault="001E4A01" w:rsidP="00DE463B">
            <w:pPr>
              <w:pStyle w:val="Akapitzlist"/>
              <w:jc w:val="both"/>
              <w:rPr>
                <w:color w:val="000000"/>
                <w:sz w:val="16"/>
                <w:szCs w:val="16"/>
              </w:rPr>
            </w:pPr>
            <w:r w:rsidRPr="00754273">
              <w:rPr>
                <w:b/>
                <w:color w:val="000000"/>
                <w:sz w:val="16"/>
                <w:szCs w:val="16"/>
              </w:rPr>
              <w:t>TAK**/NIE**</w:t>
            </w:r>
          </w:p>
          <w:p w14:paraId="14F0AD91" w14:textId="77777777" w:rsidR="001E4A01" w:rsidRPr="00754273" w:rsidRDefault="001E4A01" w:rsidP="00DE463B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3F3F5B" w14:textId="77777777" w:rsidR="001E4A01" w:rsidRPr="00754273" w:rsidRDefault="001E4A01" w:rsidP="00DE463B">
            <w:pPr>
              <w:jc w:val="center"/>
              <w:rPr>
                <w:color w:val="000000"/>
                <w:sz w:val="16"/>
                <w:szCs w:val="16"/>
              </w:rPr>
            </w:pPr>
            <w:r w:rsidRPr="00754273">
              <w:rPr>
                <w:color w:val="000000"/>
                <w:sz w:val="16"/>
                <w:szCs w:val="16"/>
              </w:rPr>
              <w:lastRenderedPageBreak/>
              <w:t>……….*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6E824A" w14:textId="77777777" w:rsidR="001E4A01" w:rsidRPr="00754273" w:rsidRDefault="001E4A01" w:rsidP="00DE463B">
            <w:pPr>
              <w:rPr>
                <w:sz w:val="16"/>
                <w:szCs w:val="16"/>
              </w:rPr>
            </w:pPr>
            <w:r w:rsidRPr="00754273">
              <w:rPr>
                <w:color w:val="000000"/>
                <w:sz w:val="16"/>
                <w:szCs w:val="16"/>
              </w:rPr>
              <w:t>…………*</w:t>
            </w:r>
          </w:p>
        </w:tc>
        <w:tc>
          <w:tcPr>
            <w:tcW w:w="2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893104" w14:textId="77777777" w:rsidR="001E4A01" w:rsidRPr="00754273" w:rsidRDefault="001E4A01" w:rsidP="00DE463B">
            <w:pPr>
              <w:jc w:val="center"/>
              <w:rPr>
                <w:color w:val="000000"/>
                <w:sz w:val="16"/>
                <w:szCs w:val="16"/>
              </w:rPr>
            </w:pPr>
            <w:r w:rsidRPr="00754273">
              <w:rPr>
                <w:color w:val="000000"/>
                <w:sz w:val="16"/>
                <w:szCs w:val="16"/>
              </w:rPr>
              <w:t>………………………….*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2A4205" w14:textId="77777777" w:rsidR="001E4A01" w:rsidRPr="00754273" w:rsidRDefault="001E4A01" w:rsidP="00DE463B">
            <w:pPr>
              <w:jc w:val="center"/>
              <w:rPr>
                <w:color w:val="000000"/>
                <w:sz w:val="16"/>
                <w:szCs w:val="16"/>
              </w:rPr>
            </w:pPr>
            <w:r w:rsidRPr="00754273">
              <w:rPr>
                <w:color w:val="000000"/>
                <w:sz w:val="16"/>
                <w:szCs w:val="16"/>
              </w:rPr>
              <w:t>……………………..*</w:t>
            </w:r>
          </w:p>
        </w:tc>
      </w:tr>
    </w:tbl>
    <w:p w14:paraId="20C0EA3F" w14:textId="77777777" w:rsidR="001E4A01" w:rsidRPr="00376420" w:rsidRDefault="001E4A01" w:rsidP="001E4A01">
      <w:pPr>
        <w:spacing w:line="360" w:lineRule="auto"/>
        <w:ind w:right="-425"/>
        <w:jc w:val="both"/>
        <w:rPr>
          <w:rFonts w:cs="Arial"/>
          <w:b/>
          <w:sz w:val="14"/>
          <w:szCs w:val="14"/>
        </w:rPr>
      </w:pPr>
    </w:p>
    <w:p w14:paraId="23E749BB" w14:textId="77777777" w:rsidR="001E4A01" w:rsidRPr="00376420" w:rsidRDefault="001E4A01" w:rsidP="001E4A01">
      <w:pPr>
        <w:spacing w:line="360" w:lineRule="auto"/>
        <w:ind w:right="-425"/>
        <w:jc w:val="both"/>
        <w:rPr>
          <w:rFonts w:cs="Arial"/>
          <w:sz w:val="14"/>
          <w:szCs w:val="14"/>
          <w:u w:val="single"/>
        </w:rPr>
      </w:pPr>
      <w:r w:rsidRPr="00376420">
        <w:rPr>
          <w:rFonts w:cs="Arial"/>
          <w:sz w:val="14"/>
          <w:szCs w:val="14"/>
          <w:u w:val="single"/>
        </w:rPr>
        <w:t>UWAGA:</w:t>
      </w:r>
    </w:p>
    <w:p w14:paraId="7B045269" w14:textId="77777777" w:rsidR="001E4A01" w:rsidRPr="00376420" w:rsidRDefault="001E4A01" w:rsidP="001E4A01">
      <w:pPr>
        <w:autoSpaceDE w:val="0"/>
        <w:autoSpaceDN w:val="0"/>
        <w:adjustRightInd w:val="0"/>
        <w:spacing w:line="360" w:lineRule="auto"/>
        <w:ind w:left="-567" w:right="-519" w:firstLine="567"/>
        <w:jc w:val="both"/>
        <w:rPr>
          <w:rFonts w:cs="TimesNewRoman"/>
          <w:sz w:val="14"/>
          <w:szCs w:val="14"/>
        </w:rPr>
      </w:pPr>
      <w:r w:rsidRPr="00376420">
        <w:rPr>
          <w:rFonts w:cs="Arial"/>
          <w:sz w:val="14"/>
          <w:szCs w:val="14"/>
        </w:rPr>
        <w:t xml:space="preserve">Do każdego zamówienia wymienionego w wykazie należy dołączyć </w:t>
      </w:r>
      <w:r w:rsidRPr="00376420">
        <w:rPr>
          <w:rFonts w:cs="TimesNewRoman"/>
          <w:sz w:val="14"/>
          <w:szCs w:val="14"/>
        </w:rPr>
        <w:t>dowody określające czy ww. zamówienia zostały wykonane</w:t>
      </w:r>
      <w:r w:rsidRPr="00376420">
        <w:rPr>
          <w:sz w:val="14"/>
          <w:szCs w:val="14"/>
        </w:rPr>
        <w:t xml:space="preserve"> </w:t>
      </w:r>
      <w:r w:rsidRPr="00376420">
        <w:rPr>
          <w:rFonts w:cs="TimesNewRoman"/>
          <w:sz w:val="14"/>
          <w:szCs w:val="14"/>
        </w:rPr>
        <w:t>należycie lub są wykonywane należycie.</w:t>
      </w:r>
    </w:p>
    <w:p w14:paraId="6FDA9149" w14:textId="77777777" w:rsidR="001E4A01" w:rsidRPr="00376420" w:rsidRDefault="001E4A01" w:rsidP="001E4A01">
      <w:pPr>
        <w:ind w:right="-519"/>
        <w:jc w:val="both"/>
        <w:rPr>
          <w:rFonts w:cs="Arial"/>
          <w:bCs/>
          <w:sz w:val="14"/>
          <w:szCs w:val="14"/>
        </w:rPr>
      </w:pPr>
      <w:r w:rsidRPr="00376420">
        <w:rPr>
          <w:rFonts w:cs="Arial"/>
          <w:bCs/>
          <w:sz w:val="14"/>
          <w:szCs w:val="14"/>
        </w:rPr>
        <w:t>Zamawiający wskazuje, iż dowodami, o których mowa powyżej są:</w:t>
      </w:r>
    </w:p>
    <w:p w14:paraId="2F048333" w14:textId="77777777" w:rsidR="001E4A01" w:rsidRPr="00376420" w:rsidRDefault="001E4A01" w:rsidP="001E4A01">
      <w:pPr>
        <w:numPr>
          <w:ilvl w:val="0"/>
          <w:numId w:val="10"/>
        </w:numPr>
        <w:ind w:left="426" w:right="-519" w:hanging="426"/>
        <w:jc w:val="both"/>
        <w:rPr>
          <w:rFonts w:cs="Arial"/>
          <w:bCs/>
          <w:sz w:val="14"/>
          <w:szCs w:val="14"/>
        </w:rPr>
      </w:pPr>
      <w:r w:rsidRPr="00376420">
        <w:rPr>
          <w:rFonts w:cs="Arial"/>
          <w:bCs/>
          <w:sz w:val="14"/>
          <w:szCs w:val="14"/>
        </w:rPr>
        <w:t>referencje bądź inne dokumenty sporządzone</w:t>
      </w:r>
      <w:r w:rsidRPr="00376420">
        <w:rPr>
          <w:rFonts w:cs="Arial"/>
          <w:bCs/>
          <w:i/>
          <w:iCs/>
          <w:sz w:val="14"/>
          <w:szCs w:val="14"/>
        </w:rPr>
        <w:t xml:space="preserve"> </w:t>
      </w:r>
      <w:r w:rsidRPr="00376420">
        <w:rPr>
          <w:rFonts w:cs="Arial"/>
          <w:bCs/>
          <w:sz w:val="14"/>
          <w:szCs w:val="14"/>
        </w:rPr>
        <w:t xml:space="preserve">przez podmiot, na rzecz którego usługi zostały wykonane, </w:t>
      </w:r>
      <w:r w:rsidRPr="00376420">
        <w:rPr>
          <w:rFonts w:cs="Arial"/>
          <w:bCs/>
          <w:sz w:val="14"/>
          <w:szCs w:val="14"/>
          <w:u w:val="single"/>
        </w:rPr>
        <w:t xml:space="preserve">a w przypadku świadczeń powtarzających się  lub ciągłych są wykonywane, </w:t>
      </w:r>
    </w:p>
    <w:p w14:paraId="5B2A01BC" w14:textId="77777777" w:rsidR="001E4A01" w:rsidRPr="00376420" w:rsidRDefault="001E4A01" w:rsidP="001E4A01">
      <w:pPr>
        <w:numPr>
          <w:ilvl w:val="0"/>
          <w:numId w:val="10"/>
        </w:numPr>
        <w:ind w:left="426" w:right="-519" w:hanging="426"/>
        <w:jc w:val="both"/>
        <w:rPr>
          <w:rFonts w:cs="Arial"/>
          <w:bCs/>
          <w:sz w:val="14"/>
          <w:szCs w:val="14"/>
        </w:rPr>
      </w:pPr>
      <w:r w:rsidRPr="00376420">
        <w:rPr>
          <w:rFonts w:cs="Arial"/>
          <w:bCs/>
          <w:sz w:val="14"/>
          <w:szCs w:val="14"/>
        </w:rPr>
        <w:t>jeżeli Wykonawca z przyczyn niezależnych od niego nie jest w stanie uzyskać tych dokumentów – oświadczenie Wykonawcy.</w:t>
      </w:r>
    </w:p>
    <w:p w14:paraId="75916AB3" w14:textId="77777777" w:rsidR="001E4A01" w:rsidRPr="00376420" w:rsidRDefault="001E4A01" w:rsidP="001E4A01">
      <w:pPr>
        <w:ind w:left="426" w:right="-519"/>
        <w:jc w:val="both"/>
        <w:rPr>
          <w:rFonts w:cs="Arial"/>
          <w:bCs/>
          <w:sz w:val="14"/>
          <w:szCs w:val="14"/>
        </w:rPr>
      </w:pPr>
    </w:p>
    <w:p w14:paraId="66B75A53" w14:textId="77777777" w:rsidR="001E4A01" w:rsidRPr="00376420" w:rsidRDefault="001E4A01" w:rsidP="001E4A01">
      <w:pPr>
        <w:ind w:right="111"/>
        <w:jc w:val="both"/>
        <w:rPr>
          <w:rFonts w:cs="Arial"/>
          <w:bCs/>
          <w:sz w:val="14"/>
          <w:szCs w:val="14"/>
        </w:rPr>
      </w:pPr>
      <w:r w:rsidRPr="00376420">
        <w:rPr>
          <w:rFonts w:cs="Arial"/>
          <w:bCs/>
          <w:sz w:val="14"/>
          <w:szCs w:val="14"/>
        </w:rPr>
        <w:t>W przypadku świadczeń powtarzających się lub ciągłych nadal wykonywanych referencje bądź inne dokumenty potwierdzające ich należyte wykonywanie powinny być wystawione w okresie ostatnich 3 miesięcy.</w:t>
      </w:r>
    </w:p>
    <w:p w14:paraId="23110163" w14:textId="77777777" w:rsidR="001E4A01" w:rsidRPr="00376420" w:rsidRDefault="001E4A01" w:rsidP="001E4A01">
      <w:pPr>
        <w:ind w:right="-519" w:hanging="567"/>
        <w:jc w:val="both"/>
        <w:rPr>
          <w:rFonts w:cs="Century Gothic"/>
          <w:sz w:val="14"/>
          <w:szCs w:val="14"/>
          <w:u w:val="single"/>
        </w:rPr>
      </w:pPr>
    </w:p>
    <w:p w14:paraId="5E6F07A2" w14:textId="77777777" w:rsidR="001E4A01" w:rsidRPr="00376420" w:rsidRDefault="001E4A01" w:rsidP="001E4A01">
      <w:pPr>
        <w:ind w:right="-519"/>
        <w:jc w:val="both"/>
        <w:rPr>
          <w:rFonts w:cs="Century Gothic"/>
          <w:sz w:val="14"/>
          <w:szCs w:val="14"/>
          <w:u w:val="single"/>
        </w:rPr>
      </w:pPr>
      <w:r w:rsidRPr="00376420">
        <w:rPr>
          <w:rFonts w:cs="Century Gothic"/>
          <w:sz w:val="14"/>
          <w:szCs w:val="14"/>
          <w:u w:val="single"/>
        </w:rPr>
        <w:t>Ww. dokumenty należy przedłożyć w porządku odpowiadającym numeracji z tabeli.</w:t>
      </w:r>
    </w:p>
    <w:p w14:paraId="6484B56E" w14:textId="77777777" w:rsidR="001E4A01" w:rsidRPr="00754273" w:rsidRDefault="001E4A01" w:rsidP="001E4A01">
      <w:pPr>
        <w:rPr>
          <w:rFonts w:cs="Arial"/>
          <w:sz w:val="16"/>
          <w:szCs w:val="16"/>
          <w:u w:val="single"/>
        </w:rPr>
      </w:pPr>
    </w:p>
    <w:p w14:paraId="52312629" w14:textId="77777777" w:rsidR="001E4A01" w:rsidRPr="007A3091" w:rsidRDefault="001E4A01" w:rsidP="001E4A01">
      <w:pPr>
        <w:rPr>
          <w:rFonts w:cs="Arial"/>
          <w:sz w:val="16"/>
          <w:szCs w:val="16"/>
          <w:u w:val="single"/>
        </w:rPr>
      </w:pPr>
    </w:p>
    <w:p w14:paraId="22792385" w14:textId="77777777" w:rsidR="0063173E" w:rsidRPr="00754273" w:rsidRDefault="0063173E" w:rsidP="0063173E">
      <w:pPr>
        <w:rPr>
          <w:rFonts w:cs="Arial"/>
          <w:sz w:val="16"/>
          <w:szCs w:val="16"/>
          <w:u w:val="single"/>
        </w:rPr>
      </w:pPr>
    </w:p>
    <w:bookmarkEnd w:id="1"/>
    <w:p w14:paraId="340DE071" w14:textId="66313971" w:rsidR="00636E28" w:rsidRPr="007A3091" w:rsidRDefault="00636E28" w:rsidP="007A3091">
      <w:pPr>
        <w:rPr>
          <w:rFonts w:cs="Arial"/>
          <w:sz w:val="16"/>
          <w:szCs w:val="16"/>
          <w:u w:val="single"/>
        </w:rPr>
      </w:pPr>
    </w:p>
    <w:sectPr w:rsidR="00636E28" w:rsidRPr="007A3091" w:rsidSect="005F2DAA"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6838" w:h="11906" w:orient="landscape" w:code="9"/>
      <w:pgMar w:top="567" w:right="1055" w:bottom="567" w:left="851" w:header="357" w:footer="2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590CEC" w14:textId="77777777" w:rsidR="001955BA" w:rsidRDefault="001955BA">
      <w:r>
        <w:separator/>
      </w:r>
    </w:p>
  </w:endnote>
  <w:endnote w:type="continuationSeparator" w:id="0">
    <w:p w14:paraId="6DF89026" w14:textId="77777777" w:rsidR="001955BA" w:rsidRDefault="001955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NewRoman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AD8848" w14:textId="77777777" w:rsidR="00264CCB" w:rsidRDefault="00264CCB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</w:p>
  <w:p w14:paraId="44521A9B" w14:textId="77777777" w:rsidR="00264CCB" w:rsidRDefault="00264CCB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18"/>
      </w:rPr>
      <w:id w:val="1334118005"/>
      <w:docPartObj>
        <w:docPartGallery w:val="Page Numbers (Bottom of Page)"/>
        <w:docPartUnique/>
      </w:docPartObj>
    </w:sdtPr>
    <w:sdtEndPr>
      <w:rPr>
        <w:sz w:val="20"/>
      </w:rPr>
    </w:sdtEndPr>
    <w:sdtContent>
      <w:p w14:paraId="2E5073DD" w14:textId="58A28721" w:rsidR="005F2DAA" w:rsidRPr="005F2DAA" w:rsidRDefault="005F2DAA" w:rsidP="005F2DAA">
        <w:pPr>
          <w:pStyle w:val="Stopka"/>
          <w:jc w:val="center"/>
          <w:rPr>
            <w:sz w:val="16"/>
            <w:szCs w:val="16"/>
          </w:rPr>
        </w:pPr>
      </w:p>
      <w:p w14:paraId="68E76C5C" w14:textId="1FE96790" w:rsidR="005F2DAA" w:rsidRDefault="005F2DAA" w:rsidP="00A57FB0">
        <w:pPr>
          <w:pStyle w:val="Stopka"/>
          <w:ind w:right="-51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F2A10">
          <w:rPr>
            <w:noProof/>
          </w:rPr>
          <w:t>2</w:t>
        </w:r>
        <w:r>
          <w:fldChar w:fldCharType="end"/>
        </w:r>
      </w:p>
    </w:sdtContent>
  </w:sdt>
  <w:p w14:paraId="5E07BFE9" w14:textId="77777777" w:rsidR="00264CCB" w:rsidRDefault="00264CCB">
    <w:pPr>
      <w:pStyle w:val="Stopka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7517" w:type="dxa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3240"/>
      <w:gridCol w:w="360"/>
      <w:gridCol w:w="3917"/>
    </w:tblGrid>
    <w:tr w:rsidR="00E42572" w14:paraId="18470CF7" w14:textId="77777777" w:rsidTr="00E42572">
      <w:trPr>
        <w:trHeight w:hRule="exact" w:val="113"/>
      </w:trPr>
      <w:tc>
        <w:tcPr>
          <w:tcW w:w="3240" w:type="dxa"/>
          <w:tcBorders>
            <w:top w:val="nil"/>
            <w:left w:val="nil"/>
            <w:bottom w:val="nil"/>
            <w:right w:val="nil"/>
          </w:tcBorders>
        </w:tcPr>
        <w:p w14:paraId="4E9DE9FF" w14:textId="77777777" w:rsidR="00E42572" w:rsidRPr="009F7FC9" w:rsidRDefault="00E42572" w:rsidP="00E42572">
          <w:pPr>
            <w:rPr>
              <w:b/>
              <w:color w:val="5F5F5F"/>
            </w:rPr>
          </w:pPr>
        </w:p>
      </w:tc>
      <w:tc>
        <w:tcPr>
          <w:tcW w:w="360" w:type="dxa"/>
          <w:tcBorders>
            <w:top w:val="nil"/>
            <w:left w:val="nil"/>
            <w:bottom w:val="nil"/>
            <w:right w:val="nil"/>
          </w:tcBorders>
        </w:tcPr>
        <w:p w14:paraId="1B26BA47" w14:textId="77777777" w:rsidR="00E42572" w:rsidRDefault="00E42572" w:rsidP="005351C4">
          <w:pPr>
            <w:pStyle w:val="Stopka"/>
          </w:pPr>
        </w:p>
      </w:tc>
      <w:tc>
        <w:tcPr>
          <w:tcW w:w="3917" w:type="dxa"/>
          <w:tcBorders>
            <w:top w:val="nil"/>
            <w:left w:val="nil"/>
            <w:bottom w:val="nil"/>
            <w:right w:val="nil"/>
          </w:tcBorders>
        </w:tcPr>
        <w:p w14:paraId="37C4E9B8" w14:textId="77777777" w:rsidR="00E42572" w:rsidRPr="009F7FC9" w:rsidRDefault="00E42572" w:rsidP="009F7FC9">
          <w:pPr>
            <w:pStyle w:val="Stopka"/>
            <w:jc w:val="center"/>
            <w:rPr>
              <w:b/>
              <w:color w:val="5F5F5F"/>
            </w:rPr>
          </w:pPr>
        </w:p>
      </w:tc>
    </w:tr>
  </w:tbl>
  <w:p w14:paraId="78C92064" w14:textId="77777777" w:rsidR="00264CCB" w:rsidRDefault="00264CCB" w:rsidP="00683652">
    <w:pPr>
      <w:pStyle w:val="Stopka"/>
    </w:pPr>
  </w:p>
  <w:p w14:paraId="56EC932A" w14:textId="77777777" w:rsidR="00264CCB" w:rsidRDefault="00264CCB" w:rsidP="00683652">
    <w:pPr>
      <w:pStyle w:val="Stopka"/>
    </w:pPr>
  </w:p>
  <w:p w14:paraId="4CD68F65" w14:textId="77777777" w:rsidR="00264CCB" w:rsidRDefault="00264CCB" w:rsidP="0068365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B997FA" w14:textId="77777777" w:rsidR="001955BA" w:rsidRDefault="001955BA">
      <w:r>
        <w:separator/>
      </w:r>
    </w:p>
  </w:footnote>
  <w:footnote w:type="continuationSeparator" w:id="0">
    <w:p w14:paraId="24379048" w14:textId="77777777" w:rsidR="001955BA" w:rsidRDefault="001955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AFCF03" w14:textId="2515CAAB" w:rsidR="003C618A" w:rsidRDefault="003C618A" w:rsidP="003C618A">
    <w:pPr>
      <w:pStyle w:val="Nagwek"/>
      <w:jc w:val="center"/>
      <w:rPr>
        <w:sz w:val="16"/>
        <w:szCs w:val="16"/>
      </w:rPr>
    </w:pPr>
    <w:r>
      <w:rPr>
        <w:sz w:val="16"/>
        <w:szCs w:val="16"/>
      </w:rPr>
      <w:t>Specyfikacja Warunków Zamówienia</w:t>
    </w:r>
  </w:p>
  <w:p w14:paraId="351ABD18" w14:textId="77777777" w:rsidR="00E112CE" w:rsidRPr="00E112CE" w:rsidRDefault="00E112CE" w:rsidP="000A53AE">
    <w:pPr>
      <w:pStyle w:val="Nagwek"/>
      <w:jc w:val="center"/>
      <w:rPr>
        <w:b/>
        <w:bCs/>
        <w:sz w:val="14"/>
        <w:szCs w:val="14"/>
      </w:rPr>
    </w:pPr>
  </w:p>
  <w:p w14:paraId="40F981D1" w14:textId="77777777" w:rsidR="000B4BA8" w:rsidRPr="000B4BA8" w:rsidRDefault="000B4BA8" w:rsidP="000B4BA8">
    <w:pPr>
      <w:spacing w:line="360" w:lineRule="auto"/>
      <w:jc w:val="center"/>
      <w:rPr>
        <w:rFonts w:eastAsia="Century Gothic" w:cs="Century Gothic"/>
        <w:b/>
        <w:bCs/>
        <w:sz w:val="14"/>
        <w:szCs w:val="14"/>
      </w:rPr>
    </w:pPr>
    <w:bookmarkStart w:id="3" w:name="_Hlk227574173"/>
    <w:r w:rsidRPr="000B4BA8">
      <w:rPr>
        <w:rFonts w:eastAsia="Century Gothic" w:cs="Century Gothic"/>
        <w:b/>
        <w:bCs/>
        <w:sz w:val="14"/>
        <w:szCs w:val="14"/>
      </w:rPr>
      <w:t>Świadczenie usług ochrony osób i mienia oraz obsługi serwisowej systemów zabezpieczenia technicznego na obiektach znajdujących się na terenie O/Gdańsk</w:t>
    </w:r>
  </w:p>
  <w:p w14:paraId="08FE1BCF" w14:textId="42226080" w:rsidR="00264CCB" w:rsidRPr="000B4BA8" w:rsidRDefault="000B4BA8" w:rsidP="000B4BA8">
    <w:pPr>
      <w:spacing w:line="360" w:lineRule="auto"/>
      <w:jc w:val="center"/>
      <w:rPr>
        <w:rFonts w:cs="Century Gothic"/>
        <w:b/>
        <w:bCs/>
        <w:sz w:val="14"/>
        <w:szCs w:val="14"/>
      </w:rPr>
    </w:pPr>
    <w:r w:rsidRPr="000B4BA8">
      <w:rPr>
        <w:rFonts w:eastAsia="Century Gothic" w:cs="Century Gothic"/>
        <w:b/>
        <w:bCs/>
        <w:sz w:val="14"/>
        <w:szCs w:val="14"/>
      </w:rPr>
      <w:t>Numer Postępowania: ZP/2026/04/0023/PB</w:t>
    </w:r>
    <w:bookmarkEnd w:id="3"/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0E2652" w14:textId="77777777" w:rsidR="005F2DAA" w:rsidRDefault="005F2DAA" w:rsidP="005F2DAA">
    <w:pPr>
      <w:spacing w:line="360" w:lineRule="auto"/>
      <w:jc w:val="center"/>
      <w:rPr>
        <w:rFonts w:cs="Century Gothic"/>
        <w:sz w:val="16"/>
        <w:szCs w:val="16"/>
      </w:rPr>
    </w:pPr>
    <w:r>
      <w:rPr>
        <w:rFonts w:cs="Century Gothic"/>
        <w:sz w:val="16"/>
        <w:szCs w:val="16"/>
      </w:rPr>
      <w:t>Specyfikacja Istotnych Warunków Zamówienia</w:t>
    </w:r>
    <w:r>
      <w:rPr>
        <w:rFonts w:cs="Century Gothic"/>
        <w:b/>
        <w:bCs/>
      </w:rPr>
      <w:t xml:space="preserve"> </w:t>
    </w:r>
    <w:r>
      <w:rPr>
        <w:rFonts w:cs="Century Gothic"/>
        <w:b/>
        <w:bCs/>
      </w:rPr>
      <w:br/>
    </w:r>
    <w:r>
      <w:rPr>
        <w:rFonts w:cs="Century Gothic"/>
        <w:sz w:val="16"/>
        <w:szCs w:val="16"/>
      </w:rPr>
      <w:t xml:space="preserve">Wykonanie robót budowalnych dla inwestycji </w:t>
    </w:r>
  </w:p>
  <w:p w14:paraId="31E10FE6" w14:textId="77777777" w:rsidR="005F2DAA" w:rsidRPr="0050376B" w:rsidRDefault="005F2DAA" w:rsidP="005F2DAA">
    <w:pPr>
      <w:spacing w:line="360" w:lineRule="auto"/>
      <w:jc w:val="center"/>
      <w:rPr>
        <w:rFonts w:cs="Century Gothic"/>
        <w:sz w:val="16"/>
        <w:szCs w:val="16"/>
      </w:rPr>
    </w:pPr>
    <w:r>
      <w:rPr>
        <w:rFonts w:cs="Century Gothic"/>
        <w:sz w:val="16"/>
        <w:szCs w:val="16"/>
      </w:rPr>
      <w:t>pn. „Budowa gazociągu DN 1000 Zdzieszowice – Wrocław, odcinek B</w:t>
    </w:r>
    <w:r w:rsidRPr="00B66563">
      <w:rPr>
        <w:rFonts w:cs="Century Gothic"/>
        <w:sz w:val="16"/>
        <w:szCs w:val="16"/>
      </w:rPr>
      <w:t>rzeg</w:t>
    </w:r>
    <w:r>
      <w:rPr>
        <w:rFonts w:cs="Century Gothic"/>
        <w:sz w:val="16"/>
        <w:szCs w:val="16"/>
      </w:rPr>
      <w:t xml:space="preserve"> – Zębice - Kiełczów” </w:t>
    </w:r>
  </w:p>
  <w:p w14:paraId="222BCAEA" w14:textId="77777777" w:rsidR="005F2DAA" w:rsidRDefault="005F2DAA" w:rsidP="005F2DAA">
    <w:pPr>
      <w:pStyle w:val="Nagwek"/>
      <w:pBdr>
        <w:bottom w:val="single" w:sz="4" w:space="1" w:color="auto"/>
      </w:pBdr>
      <w:spacing w:after="120"/>
      <w:jc w:val="center"/>
      <w:rPr>
        <w:rFonts w:cs="Century Gothic"/>
        <w:sz w:val="16"/>
        <w:szCs w:val="16"/>
      </w:rPr>
    </w:pPr>
    <w:r w:rsidRPr="0050376B">
      <w:rPr>
        <w:rFonts w:cs="Century Gothic"/>
        <w:sz w:val="16"/>
        <w:szCs w:val="16"/>
      </w:rPr>
      <w:t xml:space="preserve">Znak postępowania: </w:t>
    </w:r>
    <w:r w:rsidRPr="009919F8">
      <w:rPr>
        <w:rFonts w:cs="Century Gothic"/>
        <w:sz w:val="16"/>
        <w:szCs w:val="16"/>
      </w:rPr>
      <w:t>ZP/2017/0</w:t>
    </w:r>
    <w:r>
      <w:rPr>
        <w:rFonts w:cs="Century Gothic"/>
        <w:sz w:val="16"/>
        <w:szCs w:val="16"/>
      </w:rPr>
      <w:t>3</w:t>
    </w:r>
    <w:r w:rsidRPr="009919F8">
      <w:rPr>
        <w:rFonts w:cs="Century Gothic"/>
        <w:sz w:val="16"/>
        <w:szCs w:val="16"/>
      </w:rPr>
      <w:t>/00</w:t>
    </w:r>
    <w:r>
      <w:rPr>
        <w:rFonts w:cs="Century Gothic"/>
        <w:sz w:val="16"/>
        <w:szCs w:val="16"/>
      </w:rPr>
      <w:t>25</w:t>
    </w:r>
    <w:r w:rsidRPr="009919F8">
      <w:rPr>
        <w:rFonts w:cs="Century Gothic"/>
        <w:sz w:val="16"/>
        <w:szCs w:val="16"/>
      </w:rPr>
      <w:t>/P</w:t>
    </w:r>
    <w:r>
      <w:rPr>
        <w:rFonts w:cs="Century Gothic"/>
        <w:sz w:val="16"/>
        <w:szCs w:val="16"/>
      </w:rPr>
      <w:t xml:space="preserve">I  </w:t>
    </w:r>
  </w:p>
  <w:p w14:paraId="370FD8A7" w14:textId="77777777" w:rsidR="00F5222A" w:rsidRPr="00F5222A" w:rsidRDefault="00F5222A" w:rsidP="00F5222A">
    <w:pPr>
      <w:pBdr>
        <w:bottom w:val="single" w:sz="4" w:space="1" w:color="auto"/>
      </w:pBdr>
      <w:tabs>
        <w:tab w:val="center" w:pos="4536"/>
        <w:tab w:val="right" w:pos="9072"/>
      </w:tabs>
      <w:spacing w:after="120"/>
      <w:jc w:val="center"/>
      <w:rPr>
        <w:rFonts w:eastAsia="Calibri" w:cs="Century Gothic"/>
        <w:sz w:val="16"/>
        <w:szCs w:val="16"/>
      </w:rPr>
    </w:pPr>
    <w:r w:rsidRPr="00F5222A">
      <w:rPr>
        <w:rFonts w:eastAsia="Calibri" w:cs="Century Gothic"/>
        <w:noProof/>
        <w:sz w:val="16"/>
        <w:szCs w:val="16"/>
      </w:rPr>
      <w:drawing>
        <wp:inline distT="0" distB="0" distL="0" distR="0" wp14:anchorId="75F74D57" wp14:editId="2B5EF82B">
          <wp:extent cx="5669915" cy="865505"/>
          <wp:effectExtent l="0" t="0" r="6985" b="0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69915" cy="8655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24559BCD" w14:textId="068BB688" w:rsidR="00264CCB" w:rsidRPr="00F5222A" w:rsidRDefault="00264CCB" w:rsidP="00F5222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084E29"/>
    <w:multiLevelType w:val="hybridMultilevel"/>
    <w:tmpl w:val="8140D624"/>
    <w:lvl w:ilvl="0" w:tplc="CD70DD3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500143"/>
    <w:multiLevelType w:val="hybridMultilevel"/>
    <w:tmpl w:val="A996942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B97D2F"/>
    <w:multiLevelType w:val="hybridMultilevel"/>
    <w:tmpl w:val="88D4BC58"/>
    <w:lvl w:ilvl="0" w:tplc="BFA248C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EF1089E"/>
    <w:multiLevelType w:val="hybridMultilevel"/>
    <w:tmpl w:val="5C1AAC56"/>
    <w:lvl w:ilvl="0" w:tplc="1D0805F8">
      <w:start w:val="1"/>
      <w:numFmt w:val="lowerLetter"/>
      <w:lvlText w:val="%1)"/>
      <w:lvlJc w:val="left"/>
      <w:pPr>
        <w:ind w:left="81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34" w:hanging="360"/>
      </w:pPr>
    </w:lvl>
    <w:lvl w:ilvl="2" w:tplc="0415001B" w:tentative="1">
      <w:start w:val="1"/>
      <w:numFmt w:val="lowerRoman"/>
      <w:lvlText w:val="%3."/>
      <w:lvlJc w:val="right"/>
      <w:pPr>
        <w:ind w:left="2254" w:hanging="180"/>
      </w:pPr>
    </w:lvl>
    <w:lvl w:ilvl="3" w:tplc="0415000F" w:tentative="1">
      <w:start w:val="1"/>
      <w:numFmt w:val="decimal"/>
      <w:lvlText w:val="%4."/>
      <w:lvlJc w:val="left"/>
      <w:pPr>
        <w:ind w:left="2974" w:hanging="360"/>
      </w:pPr>
    </w:lvl>
    <w:lvl w:ilvl="4" w:tplc="04150019" w:tentative="1">
      <w:start w:val="1"/>
      <w:numFmt w:val="lowerLetter"/>
      <w:lvlText w:val="%5."/>
      <w:lvlJc w:val="left"/>
      <w:pPr>
        <w:ind w:left="3694" w:hanging="360"/>
      </w:pPr>
    </w:lvl>
    <w:lvl w:ilvl="5" w:tplc="0415001B" w:tentative="1">
      <w:start w:val="1"/>
      <w:numFmt w:val="lowerRoman"/>
      <w:lvlText w:val="%6."/>
      <w:lvlJc w:val="right"/>
      <w:pPr>
        <w:ind w:left="4414" w:hanging="180"/>
      </w:pPr>
    </w:lvl>
    <w:lvl w:ilvl="6" w:tplc="0415000F" w:tentative="1">
      <w:start w:val="1"/>
      <w:numFmt w:val="decimal"/>
      <w:lvlText w:val="%7."/>
      <w:lvlJc w:val="left"/>
      <w:pPr>
        <w:ind w:left="5134" w:hanging="360"/>
      </w:pPr>
    </w:lvl>
    <w:lvl w:ilvl="7" w:tplc="04150019" w:tentative="1">
      <w:start w:val="1"/>
      <w:numFmt w:val="lowerLetter"/>
      <w:lvlText w:val="%8."/>
      <w:lvlJc w:val="left"/>
      <w:pPr>
        <w:ind w:left="5854" w:hanging="360"/>
      </w:pPr>
    </w:lvl>
    <w:lvl w:ilvl="8" w:tplc="0415001B" w:tentative="1">
      <w:start w:val="1"/>
      <w:numFmt w:val="lowerRoman"/>
      <w:lvlText w:val="%9."/>
      <w:lvlJc w:val="right"/>
      <w:pPr>
        <w:ind w:left="6574" w:hanging="180"/>
      </w:pPr>
    </w:lvl>
  </w:abstractNum>
  <w:abstractNum w:abstractNumId="4" w15:restartNumberingAfterBreak="0">
    <w:nsid w:val="3B130D2E"/>
    <w:multiLevelType w:val="hybridMultilevel"/>
    <w:tmpl w:val="C0E6BF92"/>
    <w:lvl w:ilvl="0" w:tplc="0F7083D8">
      <w:start w:val="1"/>
      <w:numFmt w:val="lowerLetter"/>
      <w:lvlText w:val="%1)"/>
      <w:lvlJc w:val="left"/>
      <w:pPr>
        <w:ind w:left="81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CF65D2A"/>
    <w:multiLevelType w:val="hybridMultilevel"/>
    <w:tmpl w:val="A6C0A4BE"/>
    <w:lvl w:ilvl="0" w:tplc="EDBE2AC2">
      <w:start w:val="1"/>
      <w:numFmt w:val="lowerLetter"/>
      <w:lvlText w:val="%1)"/>
      <w:lvlJc w:val="left"/>
      <w:pPr>
        <w:ind w:left="81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E62784F"/>
    <w:multiLevelType w:val="hybridMultilevel"/>
    <w:tmpl w:val="39467FA4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DBB52E2"/>
    <w:multiLevelType w:val="hybridMultilevel"/>
    <w:tmpl w:val="E5662772"/>
    <w:lvl w:ilvl="0" w:tplc="CADAA7E4">
      <w:start w:val="1"/>
      <w:numFmt w:val="lowerLetter"/>
      <w:lvlText w:val="%1)"/>
      <w:lvlJc w:val="left"/>
      <w:pPr>
        <w:ind w:left="81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8631D0E"/>
    <w:multiLevelType w:val="hybridMultilevel"/>
    <w:tmpl w:val="BDAE2CC2"/>
    <w:lvl w:ilvl="0" w:tplc="CD70DD3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4BD69F7"/>
    <w:multiLevelType w:val="hybridMultilevel"/>
    <w:tmpl w:val="1F22BD0A"/>
    <w:lvl w:ilvl="0" w:tplc="D00254F0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9B17F3B"/>
    <w:multiLevelType w:val="hybridMultilevel"/>
    <w:tmpl w:val="77EC14F2"/>
    <w:lvl w:ilvl="0" w:tplc="1FD0E130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9AA3264"/>
    <w:multiLevelType w:val="hybridMultilevel"/>
    <w:tmpl w:val="0E6221CC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AE56468"/>
    <w:multiLevelType w:val="hybridMultilevel"/>
    <w:tmpl w:val="A996942A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5006523">
    <w:abstractNumId w:val="3"/>
  </w:num>
  <w:num w:numId="2" w16cid:durableId="1355182565">
    <w:abstractNumId w:val="8"/>
  </w:num>
  <w:num w:numId="3" w16cid:durableId="528838449">
    <w:abstractNumId w:val="0"/>
  </w:num>
  <w:num w:numId="4" w16cid:durableId="1988043957">
    <w:abstractNumId w:val="9"/>
  </w:num>
  <w:num w:numId="5" w16cid:durableId="1688948381">
    <w:abstractNumId w:val="10"/>
  </w:num>
  <w:num w:numId="6" w16cid:durableId="744185938">
    <w:abstractNumId w:val="1"/>
  </w:num>
  <w:num w:numId="7" w16cid:durableId="1863010779">
    <w:abstractNumId w:val="11"/>
  </w:num>
  <w:num w:numId="8" w16cid:durableId="426922828">
    <w:abstractNumId w:val="6"/>
  </w:num>
  <w:num w:numId="9" w16cid:durableId="1462114370">
    <w:abstractNumId w:val="2"/>
  </w:num>
  <w:num w:numId="10" w16cid:durableId="1277446990">
    <w:abstractNumId w:val="7"/>
  </w:num>
  <w:num w:numId="11" w16cid:durableId="808521870">
    <w:abstractNumId w:val="5"/>
  </w:num>
  <w:num w:numId="12" w16cid:durableId="1251043401">
    <w:abstractNumId w:val="12"/>
  </w:num>
  <w:num w:numId="13" w16cid:durableId="2033189531">
    <w:abstractNumId w:val="4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activeWritingStyle w:appName="MSWord" w:lang="pl-PL" w:vendorID="12" w:dllVersion="512" w:checkStyle="1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9"/>
  <w:hyphenationZone w:val="425"/>
  <w:drawingGridHorizontalSpacing w:val="120"/>
  <w:displayHorizontalDrawingGridEvery w:val="2"/>
  <w:displayVerticalDrawingGridEvery w:val="2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09A9"/>
    <w:rsid w:val="00003F68"/>
    <w:rsid w:val="00011690"/>
    <w:rsid w:val="00014913"/>
    <w:rsid w:val="000230DC"/>
    <w:rsid w:val="000402F4"/>
    <w:rsid w:val="00051301"/>
    <w:rsid w:val="000537D1"/>
    <w:rsid w:val="00053982"/>
    <w:rsid w:val="000548F9"/>
    <w:rsid w:val="00067271"/>
    <w:rsid w:val="00071D30"/>
    <w:rsid w:val="00072932"/>
    <w:rsid w:val="00073CA9"/>
    <w:rsid w:val="000771DC"/>
    <w:rsid w:val="000915D3"/>
    <w:rsid w:val="00091F70"/>
    <w:rsid w:val="000924BC"/>
    <w:rsid w:val="000947FF"/>
    <w:rsid w:val="000A0AE3"/>
    <w:rsid w:val="000A22E2"/>
    <w:rsid w:val="000A53AE"/>
    <w:rsid w:val="000B2EE0"/>
    <w:rsid w:val="000B4BA8"/>
    <w:rsid w:val="000B584A"/>
    <w:rsid w:val="000C06BC"/>
    <w:rsid w:val="000D0995"/>
    <w:rsid w:val="000D23A8"/>
    <w:rsid w:val="000D3D43"/>
    <w:rsid w:val="000E1B83"/>
    <w:rsid w:val="000E3B6F"/>
    <w:rsid w:val="000E7D0E"/>
    <w:rsid w:val="00100188"/>
    <w:rsid w:val="00112B02"/>
    <w:rsid w:val="00115139"/>
    <w:rsid w:val="00117254"/>
    <w:rsid w:val="00122C07"/>
    <w:rsid w:val="00127E29"/>
    <w:rsid w:val="00135834"/>
    <w:rsid w:val="001429B3"/>
    <w:rsid w:val="00142AFE"/>
    <w:rsid w:val="00143160"/>
    <w:rsid w:val="0014339D"/>
    <w:rsid w:val="00157429"/>
    <w:rsid w:val="001604F9"/>
    <w:rsid w:val="00163066"/>
    <w:rsid w:val="001667B2"/>
    <w:rsid w:val="00171164"/>
    <w:rsid w:val="00172807"/>
    <w:rsid w:val="0018159D"/>
    <w:rsid w:val="0018276B"/>
    <w:rsid w:val="001947B3"/>
    <w:rsid w:val="001955BA"/>
    <w:rsid w:val="001958A2"/>
    <w:rsid w:val="0019746C"/>
    <w:rsid w:val="001A737E"/>
    <w:rsid w:val="001B025E"/>
    <w:rsid w:val="001C3793"/>
    <w:rsid w:val="001C3E1C"/>
    <w:rsid w:val="001C4726"/>
    <w:rsid w:val="001D5FA6"/>
    <w:rsid w:val="001D76C0"/>
    <w:rsid w:val="001E12FB"/>
    <w:rsid w:val="001E3562"/>
    <w:rsid w:val="001E4A01"/>
    <w:rsid w:val="001F4089"/>
    <w:rsid w:val="00200516"/>
    <w:rsid w:val="00202A39"/>
    <w:rsid w:val="002067C6"/>
    <w:rsid w:val="00223053"/>
    <w:rsid w:val="002245FE"/>
    <w:rsid w:val="00231211"/>
    <w:rsid w:val="00231A26"/>
    <w:rsid w:val="0023441D"/>
    <w:rsid w:val="00237249"/>
    <w:rsid w:val="00246F0B"/>
    <w:rsid w:val="00252743"/>
    <w:rsid w:val="00264CCB"/>
    <w:rsid w:val="00266C36"/>
    <w:rsid w:val="00270864"/>
    <w:rsid w:val="00280B08"/>
    <w:rsid w:val="00284E0E"/>
    <w:rsid w:val="00290518"/>
    <w:rsid w:val="002A571F"/>
    <w:rsid w:val="002A6A6F"/>
    <w:rsid w:val="002B1C66"/>
    <w:rsid w:val="002B25F3"/>
    <w:rsid w:val="002B5C9C"/>
    <w:rsid w:val="002B7F6A"/>
    <w:rsid w:val="002C6A2E"/>
    <w:rsid w:val="002C6C90"/>
    <w:rsid w:val="002D276E"/>
    <w:rsid w:val="002D7109"/>
    <w:rsid w:val="002D7B6C"/>
    <w:rsid w:val="002E1293"/>
    <w:rsid w:val="002E200E"/>
    <w:rsid w:val="002F74C1"/>
    <w:rsid w:val="003025A7"/>
    <w:rsid w:val="00305F98"/>
    <w:rsid w:val="00310FBD"/>
    <w:rsid w:val="00311AFB"/>
    <w:rsid w:val="0031365A"/>
    <w:rsid w:val="00314704"/>
    <w:rsid w:val="00316BC0"/>
    <w:rsid w:val="00321206"/>
    <w:rsid w:val="003251EF"/>
    <w:rsid w:val="003270BD"/>
    <w:rsid w:val="00342CD7"/>
    <w:rsid w:val="00353F27"/>
    <w:rsid w:val="003549A5"/>
    <w:rsid w:val="00354C5D"/>
    <w:rsid w:val="00361A78"/>
    <w:rsid w:val="003623A6"/>
    <w:rsid w:val="0036543A"/>
    <w:rsid w:val="0037504A"/>
    <w:rsid w:val="00375633"/>
    <w:rsid w:val="0038581B"/>
    <w:rsid w:val="00386E39"/>
    <w:rsid w:val="003971E1"/>
    <w:rsid w:val="003A1A03"/>
    <w:rsid w:val="003B188B"/>
    <w:rsid w:val="003B751C"/>
    <w:rsid w:val="003C359C"/>
    <w:rsid w:val="003C5895"/>
    <w:rsid w:val="003C618A"/>
    <w:rsid w:val="003D15F5"/>
    <w:rsid w:val="003D4960"/>
    <w:rsid w:val="003F09B9"/>
    <w:rsid w:val="0040371A"/>
    <w:rsid w:val="0041391C"/>
    <w:rsid w:val="00417A73"/>
    <w:rsid w:val="00422314"/>
    <w:rsid w:val="004238F7"/>
    <w:rsid w:val="00432D3F"/>
    <w:rsid w:val="004348F4"/>
    <w:rsid w:val="00441DC1"/>
    <w:rsid w:val="004423BE"/>
    <w:rsid w:val="004431C8"/>
    <w:rsid w:val="00445F47"/>
    <w:rsid w:val="0045373C"/>
    <w:rsid w:val="00454435"/>
    <w:rsid w:val="00457929"/>
    <w:rsid w:val="00461446"/>
    <w:rsid w:val="004646B9"/>
    <w:rsid w:val="00474B28"/>
    <w:rsid w:val="00475F31"/>
    <w:rsid w:val="00477DDC"/>
    <w:rsid w:val="00492EBC"/>
    <w:rsid w:val="004A33D3"/>
    <w:rsid w:val="004A6A55"/>
    <w:rsid w:val="004A70ED"/>
    <w:rsid w:val="004B061E"/>
    <w:rsid w:val="004B27B4"/>
    <w:rsid w:val="004B3296"/>
    <w:rsid w:val="004B5A2B"/>
    <w:rsid w:val="004B7D64"/>
    <w:rsid w:val="004C2F98"/>
    <w:rsid w:val="004C544B"/>
    <w:rsid w:val="004E1B9C"/>
    <w:rsid w:val="004E707B"/>
    <w:rsid w:val="004F0B99"/>
    <w:rsid w:val="004F2E74"/>
    <w:rsid w:val="004F517C"/>
    <w:rsid w:val="004F5F50"/>
    <w:rsid w:val="004F624A"/>
    <w:rsid w:val="004F7EA7"/>
    <w:rsid w:val="0050035D"/>
    <w:rsid w:val="0050285F"/>
    <w:rsid w:val="0050430B"/>
    <w:rsid w:val="00514E86"/>
    <w:rsid w:val="00525401"/>
    <w:rsid w:val="00530DB8"/>
    <w:rsid w:val="0053162B"/>
    <w:rsid w:val="005351C4"/>
    <w:rsid w:val="0053739F"/>
    <w:rsid w:val="00551806"/>
    <w:rsid w:val="00552AA6"/>
    <w:rsid w:val="00555A74"/>
    <w:rsid w:val="00556C1B"/>
    <w:rsid w:val="005573A3"/>
    <w:rsid w:val="00565CC5"/>
    <w:rsid w:val="00575FC0"/>
    <w:rsid w:val="005804CB"/>
    <w:rsid w:val="00587371"/>
    <w:rsid w:val="00591131"/>
    <w:rsid w:val="0059507C"/>
    <w:rsid w:val="00596716"/>
    <w:rsid w:val="00597836"/>
    <w:rsid w:val="005A5927"/>
    <w:rsid w:val="005A7014"/>
    <w:rsid w:val="005B4904"/>
    <w:rsid w:val="005C5015"/>
    <w:rsid w:val="005D01DA"/>
    <w:rsid w:val="005D7FA4"/>
    <w:rsid w:val="005E21E3"/>
    <w:rsid w:val="005E2755"/>
    <w:rsid w:val="005E6272"/>
    <w:rsid w:val="005F0106"/>
    <w:rsid w:val="005F2DAA"/>
    <w:rsid w:val="005F3485"/>
    <w:rsid w:val="005F41A4"/>
    <w:rsid w:val="005F5305"/>
    <w:rsid w:val="0060171F"/>
    <w:rsid w:val="006030DF"/>
    <w:rsid w:val="00604B1E"/>
    <w:rsid w:val="00605EE6"/>
    <w:rsid w:val="00606AB8"/>
    <w:rsid w:val="006152D0"/>
    <w:rsid w:val="006160D3"/>
    <w:rsid w:val="0061754A"/>
    <w:rsid w:val="00623762"/>
    <w:rsid w:val="00627B71"/>
    <w:rsid w:val="0063173E"/>
    <w:rsid w:val="00636E28"/>
    <w:rsid w:val="00647A1E"/>
    <w:rsid w:val="00647F8A"/>
    <w:rsid w:val="006527FB"/>
    <w:rsid w:val="00665B3A"/>
    <w:rsid w:val="0067280F"/>
    <w:rsid w:val="006750B1"/>
    <w:rsid w:val="00683652"/>
    <w:rsid w:val="00685030"/>
    <w:rsid w:val="006859C4"/>
    <w:rsid w:val="00686F21"/>
    <w:rsid w:val="006B3D61"/>
    <w:rsid w:val="006C1B6C"/>
    <w:rsid w:val="006D5482"/>
    <w:rsid w:val="006D6AF7"/>
    <w:rsid w:val="006E1249"/>
    <w:rsid w:val="006E1962"/>
    <w:rsid w:val="006E1F6E"/>
    <w:rsid w:val="006E42E3"/>
    <w:rsid w:val="006F35BF"/>
    <w:rsid w:val="00700419"/>
    <w:rsid w:val="00704F47"/>
    <w:rsid w:val="00710BE6"/>
    <w:rsid w:val="00711B4C"/>
    <w:rsid w:val="007271F2"/>
    <w:rsid w:val="00731598"/>
    <w:rsid w:val="007360DE"/>
    <w:rsid w:val="007402B1"/>
    <w:rsid w:val="00741D40"/>
    <w:rsid w:val="00741E9D"/>
    <w:rsid w:val="00742D1A"/>
    <w:rsid w:val="007519E7"/>
    <w:rsid w:val="007603B3"/>
    <w:rsid w:val="007644C9"/>
    <w:rsid w:val="00765FB3"/>
    <w:rsid w:val="00772081"/>
    <w:rsid w:val="00775828"/>
    <w:rsid w:val="00776954"/>
    <w:rsid w:val="00777667"/>
    <w:rsid w:val="00780D45"/>
    <w:rsid w:val="00781A74"/>
    <w:rsid w:val="007847F8"/>
    <w:rsid w:val="007933EA"/>
    <w:rsid w:val="00797D7E"/>
    <w:rsid w:val="007A05CF"/>
    <w:rsid w:val="007A09F0"/>
    <w:rsid w:val="007A3091"/>
    <w:rsid w:val="007B0382"/>
    <w:rsid w:val="007B0CD8"/>
    <w:rsid w:val="007B0D54"/>
    <w:rsid w:val="007B5551"/>
    <w:rsid w:val="007C2D8C"/>
    <w:rsid w:val="007C5704"/>
    <w:rsid w:val="007C5839"/>
    <w:rsid w:val="007C634E"/>
    <w:rsid w:val="007D25B9"/>
    <w:rsid w:val="007D2AF0"/>
    <w:rsid w:val="007D3CD3"/>
    <w:rsid w:val="007D3D47"/>
    <w:rsid w:val="007D6EC0"/>
    <w:rsid w:val="007F15AE"/>
    <w:rsid w:val="007F65E7"/>
    <w:rsid w:val="00801F58"/>
    <w:rsid w:val="00804712"/>
    <w:rsid w:val="0080589F"/>
    <w:rsid w:val="00805CCE"/>
    <w:rsid w:val="00814D54"/>
    <w:rsid w:val="0082159F"/>
    <w:rsid w:val="00842C27"/>
    <w:rsid w:val="008475AD"/>
    <w:rsid w:val="00852D8B"/>
    <w:rsid w:val="00857B73"/>
    <w:rsid w:val="00863BF8"/>
    <w:rsid w:val="00864EC1"/>
    <w:rsid w:val="00865BB7"/>
    <w:rsid w:val="00873CA8"/>
    <w:rsid w:val="008853F2"/>
    <w:rsid w:val="00885834"/>
    <w:rsid w:val="008949CA"/>
    <w:rsid w:val="00896D5B"/>
    <w:rsid w:val="008A0BC1"/>
    <w:rsid w:val="008A564A"/>
    <w:rsid w:val="008A6323"/>
    <w:rsid w:val="008A71B3"/>
    <w:rsid w:val="008B7407"/>
    <w:rsid w:val="008C0465"/>
    <w:rsid w:val="008C6F0F"/>
    <w:rsid w:val="008E61BF"/>
    <w:rsid w:val="008F6F9F"/>
    <w:rsid w:val="00904D38"/>
    <w:rsid w:val="00915B92"/>
    <w:rsid w:val="00933446"/>
    <w:rsid w:val="00933754"/>
    <w:rsid w:val="0093459B"/>
    <w:rsid w:val="0093501E"/>
    <w:rsid w:val="00937D3C"/>
    <w:rsid w:val="00942E4E"/>
    <w:rsid w:val="00945982"/>
    <w:rsid w:val="009663F7"/>
    <w:rsid w:val="00966A04"/>
    <w:rsid w:val="00967862"/>
    <w:rsid w:val="00976722"/>
    <w:rsid w:val="00980F65"/>
    <w:rsid w:val="0098348F"/>
    <w:rsid w:val="00985C88"/>
    <w:rsid w:val="0099092D"/>
    <w:rsid w:val="00994CE8"/>
    <w:rsid w:val="009A07C3"/>
    <w:rsid w:val="009A0A08"/>
    <w:rsid w:val="009A1D34"/>
    <w:rsid w:val="009A3782"/>
    <w:rsid w:val="009A3CFC"/>
    <w:rsid w:val="009B1A2D"/>
    <w:rsid w:val="009B2A27"/>
    <w:rsid w:val="009B349D"/>
    <w:rsid w:val="009B5199"/>
    <w:rsid w:val="009B6AF4"/>
    <w:rsid w:val="009C0873"/>
    <w:rsid w:val="009C162F"/>
    <w:rsid w:val="009C1E57"/>
    <w:rsid w:val="009D0F7B"/>
    <w:rsid w:val="009D141F"/>
    <w:rsid w:val="009D485A"/>
    <w:rsid w:val="009D516A"/>
    <w:rsid w:val="009D79A9"/>
    <w:rsid w:val="009E410B"/>
    <w:rsid w:val="009E5FD9"/>
    <w:rsid w:val="009E7043"/>
    <w:rsid w:val="009F4AA4"/>
    <w:rsid w:val="009F7FC9"/>
    <w:rsid w:val="00A00A16"/>
    <w:rsid w:val="00A04FAA"/>
    <w:rsid w:val="00A108E1"/>
    <w:rsid w:val="00A11118"/>
    <w:rsid w:val="00A12120"/>
    <w:rsid w:val="00A26335"/>
    <w:rsid w:val="00A47E68"/>
    <w:rsid w:val="00A50467"/>
    <w:rsid w:val="00A53895"/>
    <w:rsid w:val="00A544FF"/>
    <w:rsid w:val="00A56143"/>
    <w:rsid w:val="00A57FB0"/>
    <w:rsid w:val="00A67812"/>
    <w:rsid w:val="00A75D12"/>
    <w:rsid w:val="00A771E9"/>
    <w:rsid w:val="00A85249"/>
    <w:rsid w:val="00A9180E"/>
    <w:rsid w:val="00A96C28"/>
    <w:rsid w:val="00AB114A"/>
    <w:rsid w:val="00AB2023"/>
    <w:rsid w:val="00AB563C"/>
    <w:rsid w:val="00AB769F"/>
    <w:rsid w:val="00AC46D2"/>
    <w:rsid w:val="00AC64F2"/>
    <w:rsid w:val="00AC667F"/>
    <w:rsid w:val="00AC690F"/>
    <w:rsid w:val="00AE3C0C"/>
    <w:rsid w:val="00AF2A10"/>
    <w:rsid w:val="00AF319F"/>
    <w:rsid w:val="00AF67A0"/>
    <w:rsid w:val="00B00B26"/>
    <w:rsid w:val="00B10C19"/>
    <w:rsid w:val="00B12B08"/>
    <w:rsid w:val="00B17150"/>
    <w:rsid w:val="00B171B6"/>
    <w:rsid w:val="00B254DB"/>
    <w:rsid w:val="00B26885"/>
    <w:rsid w:val="00B42FF0"/>
    <w:rsid w:val="00B46645"/>
    <w:rsid w:val="00B52E0F"/>
    <w:rsid w:val="00B71352"/>
    <w:rsid w:val="00B72A97"/>
    <w:rsid w:val="00B743A9"/>
    <w:rsid w:val="00B758F9"/>
    <w:rsid w:val="00B80291"/>
    <w:rsid w:val="00B854D3"/>
    <w:rsid w:val="00B867F9"/>
    <w:rsid w:val="00B868EF"/>
    <w:rsid w:val="00B90F26"/>
    <w:rsid w:val="00BA2555"/>
    <w:rsid w:val="00BB36F3"/>
    <w:rsid w:val="00BB3AAE"/>
    <w:rsid w:val="00BB45F4"/>
    <w:rsid w:val="00BC18F3"/>
    <w:rsid w:val="00BD07A8"/>
    <w:rsid w:val="00BD40EB"/>
    <w:rsid w:val="00BE45FB"/>
    <w:rsid w:val="00BF2A0F"/>
    <w:rsid w:val="00C00B90"/>
    <w:rsid w:val="00C01955"/>
    <w:rsid w:val="00C02E7D"/>
    <w:rsid w:val="00C03FFB"/>
    <w:rsid w:val="00C04745"/>
    <w:rsid w:val="00C05714"/>
    <w:rsid w:val="00C0710A"/>
    <w:rsid w:val="00C10E7C"/>
    <w:rsid w:val="00C11560"/>
    <w:rsid w:val="00C17014"/>
    <w:rsid w:val="00C21F92"/>
    <w:rsid w:val="00C241FC"/>
    <w:rsid w:val="00C25001"/>
    <w:rsid w:val="00C375F4"/>
    <w:rsid w:val="00C42099"/>
    <w:rsid w:val="00C522D3"/>
    <w:rsid w:val="00C53ACC"/>
    <w:rsid w:val="00C80449"/>
    <w:rsid w:val="00C8239B"/>
    <w:rsid w:val="00C82C71"/>
    <w:rsid w:val="00C87AE1"/>
    <w:rsid w:val="00C91476"/>
    <w:rsid w:val="00C922A1"/>
    <w:rsid w:val="00C93A6B"/>
    <w:rsid w:val="00C96D48"/>
    <w:rsid w:val="00CC08DD"/>
    <w:rsid w:val="00CD578C"/>
    <w:rsid w:val="00CD5EE3"/>
    <w:rsid w:val="00CD7164"/>
    <w:rsid w:val="00CE11E7"/>
    <w:rsid w:val="00CF34D1"/>
    <w:rsid w:val="00CF384E"/>
    <w:rsid w:val="00D1155B"/>
    <w:rsid w:val="00D349EB"/>
    <w:rsid w:val="00D569B2"/>
    <w:rsid w:val="00D56B84"/>
    <w:rsid w:val="00D614D4"/>
    <w:rsid w:val="00D61C44"/>
    <w:rsid w:val="00D665A1"/>
    <w:rsid w:val="00D70F46"/>
    <w:rsid w:val="00D76AEA"/>
    <w:rsid w:val="00D84810"/>
    <w:rsid w:val="00D87B06"/>
    <w:rsid w:val="00D90D55"/>
    <w:rsid w:val="00DA686A"/>
    <w:rsid w:val="00DB24C5"/>
    <w:rsid w:val="00DB3C56"/>
    <w:rsid w:val="00DB5665"/>
    <w:rsid w:val="00DB724E"/>
    <w:rsid w:val="00DC38FE"/>
    <w:rsid w:val="00DC6466"/>
    <w:rsid w:val="00DC6CEB"/>
    <w:rsid w:val="00DD348D"/>
    <w:rsid w:val="00DE1696"/>
    <w:rsid w:val="00DE1E4B"/>
    <w:rsid w:val="00DE3486"/>
    <w:rsid w:val="00DF0029"/>
    <w:rsid w:val="00DF2B0A"/>
    <w:rsid w:val="00DF476F"/>
    <w:rsid w:val="00E00894"/>
    <w:rsid w:val="00E00A37"/>
    <w:rsid w:val="00E0295C"/>
    <w:rsid w:val="00E06E3E"/>
    <w:rsid w:val="00E10C25"/>
    <w:rsid w:val="00E112CE"/>
    <w:rsid w:val="00E14055"/>
    <w:rsid w:val="00E23BFA"/>
    <w:rsid w:val="00E2486E"/>
    <w:rsid w:val="00E42572"/>
    <w:rsid w:val="00E47905"/>
    <w:rsid w:val="00E55284"/>
    <w:rsid w:val="00E55F21"/>
    <w:rsid w:val="00E629D8"/>
    <w:rsid w:val="00E72DF2"/>
    <w:rsid w:val="00E8425F"/>
    <w:rsid w:val="00E84A55"/>
    <w:rsid w:val="00E87B39"/>
    <w:rsid w:val="00E92E23"/>
    <w:rsid w:val="00E965C9"/>
    <w:rsid w:val="00E96C94"/>
    <w:rsid w:val="00EA2884"/>
    <w:rsid w:val="00EA6B38"/>
    <w:rsid w:val="00EB55A7"/>
    <w:rsid w:val="00EC42A6"/>
    <w:rsid w:val="00EC45CE"/>
    <w:rsid w:val="00EC63A8"/>
    <w:rsid w:val="00ED09A9"/>
    <w:rsid w:val="00ED3C69"/>
    <w:rsid w:val="00EE1EFD"/>
    <w:rsid w:val="00EE5A16"/>
    <w:rsid w:val="00EF0DD5"/>
    <w:rsid w:val="00EF1366"/>
    <w:rsid w:val="00EF1AC9"/>
    <w:rsid w:val="00EF721C"/>
    <w:rsid w:val="00F00129"/>
    <w:rsid w:val="00F10640"/>
    <w:rsid w:val="00F12F36"/>
    <w:rsid w:val="00F22A6A"/>
    <w:rsid w:val="00F26139"/>
    <w:rsid w:val="00F31E3D"/>
    <w:rsid w:val="00F323E3"/>
    <w:rsid w:val="00F357BE"/>
    <w:rsid w:val="00F4137E"/>
    <w:rsid w:val="00F425CA"/>
    <w:rsid w:val="00F5222A"/>
    <w:rsid w:val="00F53CDE"/>
    <w:rsid w:val="00F57B9F"/>
    <w:rsid w:val="00F6631C"/>
    <w:rsid w:val="00F668DB"/>
    <w:rsid w:val="00F72356"/>
    <w:rsid w:val="00F74DA5"/>
    <w:rsid w:val="00F915A4"/>
    <w:rsid w:val="00F974F5"/>
    <w:rsid w:val="00FA004F"/>
    <w:rsid w:val="00FA5425"/>
    <w:rsid w:val="00FA5B8B"/>
    <w:rsid w:val="00FB3C3E"/>
    <w:rsid w:val="00FC1148"/>
    <w:rsid w:val="00FC160C"/>
    <w:rsid w:val="00FC2185"/>
    <w:rsid w:val="00FD07F1"/>
    <w:rsid w:val="00FE09B7"/>
    <w:rsid w:val="00FE5B77"/>
    <w:rsid w:val="00FF05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91FC258"/>
  <w15:docId w15:val="{3D5A0FE5-172C-478A-998E-2D587724E9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942E4E"/>
    <w:rPr>
      <w:rFonts w:ascii="Century Gothic" w:hAnsi="Century Gothic"/>
    </w:rPr>
  </w:style>
  <w:style w:type="paragraph" w:styleId="Nagwek2">
    <w:name w:val="heading 2"/>
    <w:basedOn w:val="Normalny"/>
    <w:next w:val="Normalny"/>
    <w:link w:val="Nagwek2Znak"/>
    <w:qFormat/>
    <w:rsid w:val="00665B3A"/>
    <w:pPr>
      <w:keepNext/>
      <w:outlineLvl w:val="1"/>
    </w:pPr>
    <w:rPr>
      <w:rFonts w:ascii="Arial Narrow" w:hAnsi="Arial Narrow"/>
      <w:b/>
      <w:sz w:val="28"/>
    </w:rPr>
  </w:style>
  <w:style w:type="paragraph" w:styleId="Nagwek4">
    <w:name w:val="heading 4"/>
    <w:basedOn w:val="Normalny"/>
    <w:next w:val="Normalny"/>
    <w:link w:val="Nagwek4Znak"/>
    <w:semiHidden/>
    <w:unhideWhenUsed/>
    <w:qFormat/>
    <w:rsid w:val="00AF67A0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6">
    <w:name w:val="heading 6"/>
    <w:basedOn w:val="Normalny"/>
    <w:next w:val="Normalny"/>
    <w:link w:val="Nagwek6Znak"/>
    <w:qFormat/>
    <w:rsid w:val="00665B3A"/>
    <w:pPr>
      <w:keepNext/>
      <w:jc w:val="both"/>
      <w:outlineLvl w:val="5"/>
    </w:pPr>
    <w:rPr>
      <w:rFonts w:ascii="Times New Roman" w:hAnsi="Times New Roman"/>
      <w:b/>
      <w:bCs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Gasstyl1">
    <w:name w:val="Gas_styl1"/>
    <w:rsid w:val="007A05CF"/>
    <w:rPr>
      <w:rFonts w:ascii="Century Gothic" w:hAnsi="Century Gothic"/>
      <w:sz w:val="20"/>
      <w:szCs w:val="20"/>
    </w:rPr>
  </w:style>
  <w:style w:type="paragraph" w:styleId="Nagwek">
    <w:name w:val="header"/>
    <w:basedOn w:val="Normalny"/>
    <w:link w:val="NagwekZnak"/>
    <w:locked/>
    <w:rsid w:val="007A05CF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locked/>
    <w:rsid w:val="007A05CF"/>
    <w:pPr>
      <w:tabs>
        <w:tab w:val="center" w:pos="4536"/>
        <w:tab w:val="right" w:pos="9072"/>
      </w:tabs>
    </w:pPr>
  </w:style>
  <w:style w:type="table" w:styleId="Tabela-Siatka">
    <w:name w:val="Table Grid"/>
    <w:basedOn w:val="Standardowy"/>
    <w:uiPriority w:val="59"/>
    <w:rsid w:val="006728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erstrony">
    <w:name w:val="page number"/>
    <w:basedOn w:val="Domylnaczcionkaakapitu"/>
    <w:locked/>
    <w:rsid w:val="007A05CF"/>
  </w:style>
  <w:style w:type="paragraph" w:customStyle="1" w:styleId="Podstawowyakapitowy">
    <w:name w:val="[Podstawowy akapitowy]"/>
    <w:basedOn w:val="Normalny"/>
    <w:rsid w:val="00EE1EFD"/>
    <w:pPr>
      <w:autoSpaceDE w:val="0"/>
      <w:autoSpaceDN w:val="0"/>
      <w:adjustRightInd w:val="0"/>
      <w:spacing w:line="288" w:lineRule="auto"/>
      <w:textAlignment w:val="center"/>
    </w:pPr>
    <w:rPr>
      <w:rFonts w:ascii="Times New Roman" w:hAnsi="Times New Roman"/>
      <w:color w:val="000000"/>
      <w:sz w:val="24"/>
      <w:szCs w:val="24"/>
    </w:rPr>
  </w:style>
  <w:style w:type="character" w:styleId="Uwydatnienie">
    <w:name w:val="Emphasis"/>
    <w:basedOn w:val="Domylnaczcionkaakapitu"/>
    <w:uiPriority w:val="20"/>
    <w:qFormat/>
    <w:rsid w:val="00492EBC"/>
    <w:rPr>
      <w:b/>
      <w:bCs/>
      <w:i w:val="0"/>
      <w:iCs w:val="0"/>
    </w:rPr>
  </w:style>
  <w:style w:type="paragraph" w:styleId="Tekstdymka">
    <w:name w:val="Balloon Text"/>
    <w:basedOn w:val="Normalny"/>
    <w:link w:val="TekstdymkaZnak"/>
    <w:rsid w:val="003D15F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3D15F5"/>
    <w:rPr>
      <w:rFonts w:ascii="Tahoma" w:hAnsi="Tahoma" w:cs="Tahoma"/>
      <w:sz w:val="16"/>
      <w:szCs w:val="16"/>
    </w:rPr>
  </w:style>
  <w:style w:type="paragraph" w:styleId="NormalnyWeb">
    <w:name w:val="Normal (Web)"/>
    <w:basedOn w:val="Normalny"/>
    <w:uiPriority w:val="99"/>
    <w:unhideWhenUsed/>
    <w:rsid w:val="003D15F5"/>
    <w:pPr>
      <w:spacing w:after="140"/>
    </w:pPr>
    <w:rPr>
      <w:rFonts w:ascii="Times New Roman" w:hAnsi="Times New Roman"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3D15F5"/>
    <w:rPr>
      <w:b/>
      <w:bCs/>
    </w:rPr>
  </w:style>
  <w:style w:type="paragraph" w:styleId="Tekstpodstawowywcity">
    <w:name w:val="Body Text Indent"/>
    <w:basedOn w:val="Normalny"/>
    <w:link w:val="TekstpodstawowywcityZnak"/>
    <w:rsid w:val="00636E28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636E28"/>
    <w:rPr>
      <w:rFonts w:ascii="Century Gothic" w:hAnsi="Century Gothic"/>
    </w:rPr>
  </w:style>
  <w:style w:type="paragraph" w:styleId="Akapitzlist">
    <w:name w:val="List Paragraph"/>
    <w:aliases w:val="Nagłowek 3,Preambuła"/>
    <w:basedOn w:val="Normalny"/>
    <w:link w:val="AkapitzlistZnak"/>
    <w:uiPriority w:val="34"/>
    <w:qFormat/>
    <w:rsid w:val="00ED3C69"/>
    <w:pPr>
      <w:ind w:left="720"/>
      <w:contextualSpacing/>
    </w:pPr>
  </w:style>
  <w:style w:type="paragraph" w:styleId="Zwykytekst">
    <w:name w:val="Plain Text"/>
    <w:basedOn w:val="Normalny"/>
    <w:link w:val="ZwykytekstZnak"/>
    <w:uiPriority w:val="99"/>
    <w:unhideWhenUsed/>
    <w:rsid w:val="006E1249"/>
    <w:rPr>
      <w:rFonts w:ascii="Consolas" w:eastAsiaTheme="minorHAnsi" w:hAnsi="Consolas" w:cstheme="minorBidi"/>
      <w:sz w:val="21"/>
      <w:szCs w:val="21"/>
      <w:lang w:eastAsia="en-US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6E1249"/>
    <w:rPr>
      <w:rFonts w:ascii="Consolas" w:eastAsiaTheme="minorHAnsi" w:hAnsi="Consolas" w:cstheme="minorBidi"/>
      <w:sz w:val="21"/>
      <w:szCs w:val="21"/>
      <w:lang w:eastAsia="en-US"/>
    </w:rPr>
  </w:style>
  <w:style w:type="paragraph" w:styleId="Tekstpodstawowy">
    <w:name w:val="Body Text"/>
    <w:basedOn w:val="Normalny"/>
    <w:link w:val="TekstpodstawowyZnak"/>
    <w:rsid w:val="00665B3A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665B3A"/>
    <w:rPr>
      <w:rFonts w:ascii="Century Gothic" w:hAnsi="Century Gothic"/>
    </w:rPr>
  </w:style>
  <w:style w:type="paragraph" w:styleId="Tekstpodstawowy2">
    <w:name w:val="Body Text 2"/>
    <w:basedOn w:val="Normalny"/>
    <w:link w:val="Tekstpodstawowy2Znak"/>
    <w:rsid w:val="00665B3A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665B3A"/>
    <w:rPr>
      <w:rFonts w:ascii="Century Gothic" w:hAnsi="Century Gothic"/>
    </w:rPr>
  </w:style>
  <w:style w:type="paragraph" w:styleId="Tekstpodstawowywcity2">
    <w:name w:val="Body Text Indent 2"/>
    <w:basedOn w:val="Normalny"/>
    <w:link w:val="Tekstpodstawowywcity2Znak"/>
    <w:rsid w:val="00665B3A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rsid w:val="00665B3A"/>
    <w:rPr>
      <w:rFonts w:ascii="Century Gothic" w:hAnsi="Century Gothic"/>
    </w:rPr>
  </w:style>
  <w:style w:type="character" w:customStyle="1" w:styleId="Nagwek2Znak">
    <w:name w:val="Nagłówek 2 Znak"/>
    <w:basedOn w:val="Domylnaczcionkaakapitu"/>
    <w:link w:val="Nagwek2"/>
    <w:rsid w:val="00665B3A"/>
    <w:rPr>
      <w:rFonts w:ascii="Arial Narrow" w:hAnsi="Arial Narrow"/>
      <w:b/>
      <w:sz w:val="28"/>
    </w:rPr>
  </w:style>
  <w:style w:type="character" w:customStyle="1" w:styleId="Nagwek6Znak">
    <w:name w:val="Nagłówek 6 Znak"/>
    <w:basedOn w:val="Domylnaczcionkaakapitu"/>
    <w:link w:val="Nagwek6"/>
    <w:rsid w:val="00665B3A"/>
    <w:rPr>
      <w:b/>
      <w:bCs/>
      <w:sz w:val="24"/>
      <w:szCs w:val="24"/>
    </w:rPr>
  </w:style>
  <w:style w:type="paragraph" w:styleId="Tekstblokowy">
    <w:name w:val="Block Text"/>
    <w:basedOn w:val="Normalny"/>
    <w:rsid w:val="00665B3A"/>
    <w:pPr>
      <w:ind w:left="720" w:right="43"/>
      <w:jc w:val="both"/>
    </w:pPr>
    <w:rPr>
      <w:rFonts w:ascii="Times New Roman" w:hAnsi="Times New Roman"/>
      <w:sz w:val="24"/>
      <w:szCs w:val="24"/>
    </w:rPr>
  </w:style>
  <w:style w:type="paragraph" w:customStyle="1" w:styleId="niv1">
    <w:name w:val="niv1"/>
    <w:basedOn w:val="Normalny"/>
    <w:rsid w:val="00665B3A"/>
    <w:pPr>
      <w:ind w:left="1134" w:hanging="1134"/>
      <w:jc w:val="both"/>
    </w:pPr>
    <w:rPr>
      <w:rFonts w:ascii="Times New Roman" w:hAnsi="Times New Roman"/>
      <w:sz w:val="24"/>
      <w:lang w:val="en-GB" w:eastAsia="en-US"/>
    </w:rPr>
  </w:style>
  <w:style w:type="paragraph" w:customStyle="1" w:styleId="Default">
    <w:name w:val="Default"/>
    <w:rsid w:val="00375633"/>
    <w:pPr>
      <w:autoSpaceDE w:val="0"/>
      <w:autoSpaceDN w:val="0"/>
      <w:adjustRightInd w:val="0"/>
    </w:pPr>
    <w:rPr>
      <w:rFonts w:ascii="Georgia" w:eastAsia="Calibri" w:hAnsi="Georgia" w:cs="Georgia"/>
      <w:color w:val="000000"/>
      <w:sz w:val="24"/>
      <w:szCs w:val="24"/>
      <w:lang w:eastAsia="en-US"/>
    </w:rPr>
  </w:style>
  <w:style w:type="character" w:styleId="Hipercze">
    <w:name w:val="Hyperlink"/>
    <w:basedOn w:val="Domylnaczcionkaakapitu"/>
    <w:rsid w:val="00375633"/>
    <w:rPr>
      <w:color w:val="0000FF" w:themeColor="hyperlink"/>
      <w:u w:val="single"/>
    </w:rPr>
  </w:style>
  <w:style w:type="paragraph" w:customStyle="1" w:styleId="Tekstpodstawowywcity31">
    <w:name w:val="Tekst podstawowy wcięty 31"/>
    <w:basedOn w:val="Normalny"/>
    <w:rsid w:val="00797D7E"/>
    <w:pPr>
      <w:tabs>
        <w:tab w:val="left" w:pos="1134"/>
      </w:tabs>
      <w:suppressAutoHyphens/>
      <w:overflowPunct w:val="0"/>
      <w:autoSpaceDE w:val="0"/>
      <w:ind w:left="1134" w:hanging="567"/>
      <w:jc w:val="both"/>
    </w:pPr>
    <w:rPr>
      <w:rFonts w:ascii="Arial" w:hAnsi="Arial" w:cs="Arial"/>
      <w:sz w:val="24"/>
      <w:lang w:eastAsia="ar-SA"/>
    </w:rPr>
  </w:style>
  <w:style w:type="character" w:styleId="Odwoaniedokomentarza">
    <w:name w:val="annotation reference"/>
    <w:rsid w:val="00475F3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475F31"/>
    <w:rPr>
      <w:rFonts w:ascii="Times New Roman" w:hAnsi="Times New Roman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475F31"/>
  </w:style>
  <w:style w:type="character" w:customStyle="1" w:styleId="Nagwek4Znak">
    <w:name w:val="Nagłówek 4 Znak"/>
    <w:basedOn w:val="Domylnaczcionkaakapitu"/>
    <w:link w:val="Nagwek4"/>
    <w:semiHidden/>
    <w:rsid w:val="00AF67A0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gwekZnak">
    <w:name w:val="Nagłówek Znak"/>
    <w:basedOn w:val="Domylnaczcionkaakapitu"/>
    <w:link w:val="Nagwek"/>
    <w:rsid w:val="00E0295C"/>
    <w:rPr>
      <w:rFonts w:ascii="Century Gothic" w:hAnsi="Century Gothic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E0295C"/>
    <w:rPr>
      <w:rFonts w:ascii="Century Gothic" w:hAnsi="Century Gothic"/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E0295C"/>
    <w:rPr>
      <w:rFonts w:ascii="Century Gothic" w:hAnsi="Century Gothic"/>
      <w:b/>
      <w:bCs/>
    </w:rPr>
  </w:style>
  <w:style w:type="character" w:customStyle="1" w:styleId="StopkaZnak">
    <w:name w:val="Stopka Znak"/>
    <w:basedOn w:val="Domylnaczcionkaakapitu"/>
    <w:link w:val="Stopka"/>
    <w:uiPriority w:val="99"/>
    <w:rsid w:val="005F2DAA"/>
    <w:rPr>
      <w:rFonts w:ascii="Century Gothic" w:hAnsi="Century Gothic"/>
    </w:rPr>
  </w:style>
  <w:style w:type="character" w:customStyle="1" w:styleId="AkapitzlistZnak">
    <w:name w:val="Akapit z listą Znak"/>
    <w:aliases w:val="Nagłowek 3 Znak,Preambuła Znak"/>
    <w:link w:val="Akapitzlist"/>
    <w:uiPriority w:val="34"/>
    <w:locked/>
    <w:rsid w:val="00647A1E"/>
    <w:rPr>
      <w:rFonts w:ascii="Century Gothic" w:hAnsi="Century Gothic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86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8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7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0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1601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423837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6011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99712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7858573">
                          <w:marLeft w:val="0"/>
                          <w:marRight w:val="642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8493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0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22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03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37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28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93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2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~1\KATARZ~1.GOL\USTAWI~1\Temp\Katalog%20tymczasowy%2022%20dla%20Papiery_dot.zip\Papier_do_korespondencji_dla_Siedziby\Papier%20do%20korespondencji%20zewnetrznej%20wersja%20angielska%20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Body xmlns="http://schemas.microsoft.com/sharepoint/v3" xsi:nil="true"/>
    <Comment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 projektowy" ma:contentTypeID="0x010100EADF2D3787D64348906DF2D5A4D35655008DBE262C3F4A52479864B87523694701" ma:contentTypeVersion="0" ma:contentTypeDescription="Typ zawartości opisujący dokument projektowy." ma:contentTypeScope="" ma:versionID="b1272f811205c7226cd2b05688c8c917">
  <xsd:schema xmlns:xsd="http://www.w3.org/2001/XMLSchema" xmlns:xs="http://www.w3.org/2001/XMLSchema" xmlns:p="http://schemas.microsoft.com/office/2006/metadata/properties" xmlns:ns1="http://schemas.microsoft.com/sharepoint/v3" xmlns:ns2="9ed47d5e-3421-414a-8ba3-6ef612903a1f" targetNamespace="http://schemas.microsoft.com/office/2006/metadata/properties" ma:root="true" ma:fieldsID="216ac123a871d5c1e71559007ea18415" ns1:_="" ns2:_="">
    <xsd:import namespace="http://schemas.microsoft.com/sharepoint/v3"/>
    <xsd:import namespace="9ed47d5e-3421-414a-8ba3-6ef612903a1f"/>
    <xsd:element name="properties">
      <xsd:complexType>
        <xsd:sequence>
          <xsd:element name="documentManagement">
            <xsd:complexType>
              <xsd:all>
                <xsd:element ref="ns1:Comments" minOccurs="0"/>
                <xsd:element ref="ns1:Body" minOccurs="0"/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Comments" ma:index="8" nillable="true" ma:displayName="Opis" ma:internalName="Comments">
      <xsd:simpleType>
        <xsd:restriction base="dms:Note">
          <xsd:maxLength value="255"/>
        </xsd:restriction>
      </xsd:simpleType>
    </xsd:element>
    <xsd:element name="Body" ma:index="9" nillable="true" ma:displayName="Uwagi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d47d5e-3421-414a-8ba3-6ef612903a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7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1A772E-3CF8-4CE8-8F8D-6C3C56A4EE5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4C80EB0-3D4A-4512-A13A-73DE574B9701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D80CBD0E-25A6-4C1F-9156-659DF83EC09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9ed47d5e-3421-414a-8ba3-6ef612903a1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DAA409A-2DFE-4E39-BB90-32D7CD2380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Papier do korespondencji zewnetrznej wersja angielska </Template>
  <TotalTime>28</TotalTime>
  <Pages>8</Pages>
  <Words>1540</Words>
  <Characters>12310</Characters>
  <Application>Microsoft Office Word</Application>
  <DocSecurity>0</DocSecurity>
  <Lines>102</Lines>
  <Paragraphs>27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Gaz-System</vt:lpstr>
    </vt:vector>
  </TitlesOfParts>
  <Company/>
  <LinksUpToDate>false</LinksUpToDate>
  <CharactersWithSpaces>13823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Gaz-System</dc:title>
  <dc:subject>Firmówki</dc:subject>
  <dc:creator>Autor</dc:creator>
  <cp:lastModifiedBy>Autor</cp:lastModifiedBy>
  <cp:revision>7</cp:revision>
  <cp:lastPrinted>2009-07-06T09:33:00Z</cp:lastPrinted>
  <dcterms:created xsi:type="dcterms:W3CDTF">2026-02-20T08:03:00Z</dcterms:created>
  <dcterms:modified xsi:type="dcterms:W3CDTF">2026-04-29T06:54:00Z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0x010100EADF2D3787D64348906DF2D5A4D35655008DBE262C3F4A52479864B87523694701</vt:lpwstr>
  </property>
</Properties>
</file>